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2201" w:rsidRDefault="006A2201">
      <w:pPr>
        <w:spacing w:before="372"/>
        <w:jc w:val="right"/>
        <w:rPr>
          <w:rFonts w:ascii="Arial Unicode MS" w:eastAsia="Arial Unicode MS" w:hAnsi="Arial Unicode MS" w:cs="Arial Unicode MS"/>
          <w:color w:val="000000"/>
          <w:sz w:val="28"/>
          <w:szCs w:val="28"/>
        </w:rPr>
      </w:pPr>
      <w:r>
        <w:rPr>
          <w:rFonts w:ascii="Arial Unicode MS" w:eastAsia="Arial Unicode MS" w:hAnsi="Arial Unicode MS" w:cs="Arial Unicode MS"/>
          <w:color w:val="000000"/>
          <w:sz w:val="28"/>
          <w:szCs w:val="28"/>
        </w:rPr>
        <w:t>Chapter 01</w:t>
      </w:r>
    </w:p>
    <w:p w:rsidR="006A2201" w:rsidRDefault="006A2201">
      <w:pPr>
        <w:spacing w:before="372"/>
        <w:jc w:val="right"/>
      </w:pPr>
      <w:r>
        <w:rPr>
          <w:rFonts w:ascii="Arial Unicode MS" w:eastAsia="Arial Unicode MS" w:hAnsi="Arial Unicode MS" w:cs="Arial Unicode MS"/>
          <w:color w:val="000000"/>
          <w:sz w:val="28"/>
        </w:rPr>
        <w:t>Limits, Alternatives, and Choices</w:t>
      </w:r>
    </w:p>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Economics is a social science that studies how individuals, institutions, and society may: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Expand the amount of resources available to them</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2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 a minimum level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6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Best use resources to maximize satisfaction of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amount of goods and services they need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basic truth that underlies the study of economics is the fact that we all face: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Death</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Taxes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8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Risk</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Scarcity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recurring theme in economics is that people: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unlimited resources, but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9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 increase resources by limiting their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5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limited economic wants and limited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unlimited economic wants, but limited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 a consequence of the problem of scarcity: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is never enough of anything</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1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Individuals have to make choices from among alternatives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3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Only some people can "have it all"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Things which are plentiful have relatively high prices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What does "there is no such thing as a free lunch" mean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scarce resources are used up to provide "freebies" and giveaways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2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sometimes people may take friends out to lunch and pay for them</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all items in the lunch menu have specific prices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4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products only have value because people are willing to pay for them</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idea in economics that "there is no free lunch"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1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Businesses would go bankrupt if they offered free lunches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4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thought of a free lunch is often better than the reality of consuming it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are opportunity costs involved even in free lunches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5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Free lunches used by businesses to attract customers is an inefficient marketing ploy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opportunity cost of doing or getting something is best and fully defined as: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4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difference between the marginal cost and benefit of doing something</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3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materials used in doing or getting something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value of the best alternative that is given up in order to do or get something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1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money spent in doing or getting something</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analysis assumes "purposeful behavior", which means that people will pursue decisions or actions: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will increase their well-being</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9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based on full or complete information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9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With minimal consideration for their emotions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Without any logical faults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analyzing human decision and action, economists assume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3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Scarcity is more important than choice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4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are more important than benefits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08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People's behavior reflects rational self-interest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8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are scarce resources in the economy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notion of "purposeful behavior" in the economic perspective suggests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will tend to stick with a particular choice for a long period of time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4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analysis will provide people with a single "right" way to behave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5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Economists do not believe that people can sometimes behave impulsively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9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person's choice may differ from another's if their circumstances and information differ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When studying human behavior, economists assume rational self-interest. This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make decisions based on some desired outcome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3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are quite selfish, and are not concerned about others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5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always make the right decisions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4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have all the information they need to make a decision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w:t>
            </w:r>
          </w:p>
        </w:tc>
        <w:tc>
          <w:tcPr>
            <w:tcW w:w="4800" w:type="pct"/>
          </w:tcPr>
          <w:p w:rsidR="006A2201" w:rsidRDefault="006A2201">
            <w:pPr>
              <w:keepNext/>
              <w:keepLines/>
            </w:pPr>
            <w:r>
              <w:rPr>
                <w:rFonts w:ascii="Arial Unicode MS" w:eastAsia="Arial Unicode MS" w:hAnsi="Arial Unicode MS" w:cs="Arial Unicode MS"/>
                <w:color w:val="000000"/>
                <w:sz w:val="20"/>
                <w:szCs w:val="20"/>
              </w:rPr>
              <w:t>Lauren makes $150 a day as a bank clerk. She takes two days off work without pay, to fly to another city to attend the concert of her favorite band. The cost of transportation and lodging for the trip is $250. The cost of the concert ticket is $50. The opportunity cost of Lauren's decision to attend the concert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$600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$450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$300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$250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When a state government chooses to build more roads, the resources used are no longer available for public education programs. This dilemma illustrates the concept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Production expenses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9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Unemployment issues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Unintended consequences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opportunity cost of constructing a new public highway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cost of hiring contractors and construction workers for the new highway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0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of other goods and services that are sacrificed in order to construct the new highway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Expected cost of constructing the new highway in a future year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1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of shorter driving times and distances when the new highway is completed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After graduating from high school, Adam is thinking about going to college. The college tuition is $15,000 a year. Instead of going to college, Adam could take a full-time job that pays $25,000. What is Adam's opportunity cost of attending college for one year?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$15,000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$25,000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$40,000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opportunity cost to a consumer who smokes cigarettes consists of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imposed on others who inhale second-hand smoke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9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Products that the consumer could have bought instead of cigarettes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2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cigarette-taxes paid by this consumer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1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complementary products such as lighters, ashtrays, and cigarette holders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economic perspective focuses largely on marginal analysis, which means analyzing: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Peripheral elements of a given issue or action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1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minor aspects of a given issue or decision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changes in the situation that would result from a given action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Emotional and psychological facets of a given action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the best synonym for "marginal"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Additional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Basic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Minor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another way of saying "marginal benefits of an action"?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Benefits given up, once the action is taken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5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Unintended gains from taking the action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4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Benefits accruing to others, as a result of one's action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Extra benefits resulting from the action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w:t>
            </w:r>
          </w:p>
        </w:tc>
        <w:tc>
          <w:tcPr>
            <w:tcW w:w="4800" w:type="pct"/>
          </w:tcPr>
          <w:p w:rsidR="006A2201" w:rsidRDefault="006A2201">
            <w:pPr>
              <w:keepNext/>
              <w:keepLines/>
            </w:pPr>
            <w:r>
              <w:rPr>
                <w:rFonts w:ascii="Arial Unicode MS" w:eastAsia="Arial Unicode MS" w:hAnsi="Arial Unicode MS" w:cs="Arial Unicode MS"/>
                <w:color w:val="000000"/>
                <w:sz w:val="20"/>
                <w:szCs w:val="20"/>
              </w:rPr>
              <w:t>Mia wants to buy a book. The economic perspective suggests that Mia will buy the book if: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She has enough money to pay for the marginal cost of the book</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benefit of the book is a positive value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cost of the book is greater than its marginal benefit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benefit of the book is greater than its marginal cost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w:t>
            </w:r>
          </w:p>
        </w:tc>
        <w:tc>
          <w:tcPr>
            <w:tcW w:w="4800" w:type="pct"/>
          </w:tcPr>
          <w:p w:rsidR="006A2201" w:rsidRDefault="006A2201">
            <w:pPr>
              <w:keepNext/>
              <w:keepLines/>
            </w:pPr>
            <w:r>
              <w:rPr>
                <w:rFonts w:ascii="Arial Unicode MS" w:eastAsia="Arial Unicode MS" w:hAnsi="Arial Unicode MS" w:cs="Arial Unicode MS"/>
                <w:color w:val="000000"/>
                <w:sz w:val="20"/>
                <w:szCs w:val="20"/>
              </w:rPr>
              <w:t>From an economic perspective, when a consumer decides to buy more life insurance, the consumer has most likely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more insurance coverage is negative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7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more insurance coverage is greater than zero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8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more insurance coverage is greater than the marginal cost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8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more insurance coverage is equal to the payment for the extra coverage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22.</w:t>
            </w:r>
          </w:p>
        </w:tc>
        <w:tc>
          <w:tcPr>
            <w:tcW w:w="4800" w:type="pct"/>
          </w:tcPr>
          <w:p w:rsidR="006A2201" w:rsidRDefault="006A2201">
            <w:pPr>
              <w:keepNext/>
              <w:keepLines/>
            </w:pPr>
            <w:r>
              <w:rPr>
                <w:rFonts w:ascii="Arial Unicode MS" w:eastAsia="Arial Unicode MS" w:hAnsi="Arial Unicode MS" w:cs="Arial Unicode MS"/>
                <w:color w:val="000000"/>
                <w:sz w:val="20"/>
                <w:szCs w:val="20"/>
              </w:rPr>
              <w:t>From an economic perspective, when a student decides to go to the movies instead of studying for a test, it indicates that in the student's thinking the marginal: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 of studying is greater than the marginal cost of studying</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3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going to the movies is less than the marginal benefit of going to the movies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 of studying are greater than the marginal benefit of going to the movies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3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going to the movies is greater than the marginal cost of studying</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23.</w:t>
            </w:r>
          </w:p>
        </w:tc>
        <w:tc>
          <w:tcPr>
            <w:tcW w:w="4800" w:type="pct"/>
          </w:tcPr>
          <w:p w:rsidR="006A2201" w:rsidRDefault="006A2201">
            <w:pPr>
              <w:keepNext/>
              <w:keepLines/>
            </w:pPr>
            <w:r>
              <w:rPr>
                <w:rFonts w:ascii="Arial Unicode MS" w:eastAsia="Arial Unicode MS" w:hAnsi="Arial Unicode MS" w:cs="Arial Unicode MS"/>
                <w:color w:val="000000"/>
                <w:sz w:val="20"/>
                <w:szCs w:val="20"/>
              </w:rPr>
              <w:t>From an economic perspective, when consumers leave a fast-food restaurant because the lines to be served are too long, they have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waiting is less than the marginal benefit of being served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6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waiting is greater than the marginal benefit of being served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1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Management is exhibiting irrational behavior by not maximizing profits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8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Management is making an assumption that other things are equal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24.</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What is the best economic explanation for why a person would drop out of college to take a job or start a business?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he has a good idea for starting a business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0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he has to pay a higher tuition to attend college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4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expected future benefits from starting a business now are greater than the costs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opportunity cost of starting a business is high now, but will be low later in life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25.</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What is a major opportunity cost of going to college on a full-time basis?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cost of transportation to college instead of to a job</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5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cost of living expenses (room and board) to attend college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foregone income that could be earned working full-time job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0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greater income that will be earned from having a college degree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26.</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process of observing real-world behavior, developing hypotheses, testing them against facts, then using the results to construct theories is called: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4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estimation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8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scientific method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analysis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Normative analysis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27.</w:t>
            </w:r>
          </w:p>
        </w:tc>
        <w:tc>
          <w:tcPr>
            <w:tcW w:w="4800" w:type="pct"/>
          </w:tcPr>
          <w:p w:rsidR="006A2201" w:rsidRDefault="006A2201">
            <w:pPr>
              <w:keepNext/>
              <w:keepLines/>
            </w:pPr>
            <w:r>
              <w:rPr>
                <w:rFonts w:ascii="Arial Unicode MS" w:eastAsia="Arial Unicode MS" w:hAnsi="Arial Unicode MS" w:cs="Arial Unicode MS"/>
                <w:color w:val="000000"/>
                <w:sz w:val="20"/>
                <w:szCs w:val="20"/>
              </w:rPr>
              <w:t>An economic model is a purposeful simplification of reality, whose function includes: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Understanding the full complexity of the real world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9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Predicting the behavior of each and every individual or organization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6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Analyzing the behavior of a typical or average consumer or firm</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8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Forecasting economic random events with a high level of accuracy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28.</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economic principle that "unemployment rate will tend to increase as the economy moves into a recession"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normative statement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assumption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generalization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29.</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models do not reflect the full complexity of reality, but instead are based 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Simplifications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Tradeoffs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judgments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Predictions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role of an assumption in an economic theory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05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 realism</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4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Prove the theory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7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Cover special cases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4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Simplify the complex reality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31.</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is employed in economic analysis, in order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State economic goals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3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Simplify the complex world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6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Evaluate an economic system</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Approximate real-world conditions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32.</w:t>
            </w:r>
          </w:p>
        </w:tc>
        <w:tc>
          <w:tcPr>
            <w:tcW w:w="4800" w:type="pct"/>
          </w:tcPr>
          <w:p w:rsidR="006A2201" w:rsidRDefault="006A2201">
            <w:pPr>
              <w:keepNext/>
              <w:keepLines/>
            </w:pPr>
            <w:r>
              <w:rPr>
                <w:rFonts w:ascii="Arial Unicode MS" w:eastAsia="Arial Unicode MS" w:hAnsi="Arial Unicode MS" w:cs="Arial Unicode MS"/>
                <w:color w:val="000000"/>
                <w:sz w:val="20"/>
                <w:szCs w:val="20"/>
              </w:rPr>
              <w:t>Another way of saying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Other things equal</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general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5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reality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Because of this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33.</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The purpose of 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used in economic analysis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Avoid making normative statements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Distinguish macroeconomics from microeconomics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Make sure that all relevant factors are considered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Focus on the effect of a single factor on a certain variable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34.</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Economists have difficulty applying the scientific method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Economics has a short history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0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scientific method does not really apply to economics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5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are the focus of economics, and their behavior is highly predictable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1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Controlled laboratory experiments in economics are often not feasible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35.</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illustrates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7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Should the salaries of financial executives be regulated by the government?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3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Are increasing wage demands by workers contributing to price inflation?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4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least costly way to produce automobiles and trucks in the United States?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introduction of a new computer chip change the demand for computers?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36.</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exemplifies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current national rate of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4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economy experiencing a decline in the rate of inflation?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7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a new type of electronic reader or tablet increase the number of buyers?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3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aggregate output in the economy greater this year than last year?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37.</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question is an example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level of industrial concentration in the U.S. automobile industry?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6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economic incentives can be used to reduce the cost of health care in the 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1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policies would be recommended for stimulating national economic growth?</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0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market conditions are expected for milk in the nation this year?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38.</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question is an example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should the Federal government do to reduce the trade deficit with Japan?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3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merger of two airlines likely lead to higher cost of air travel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48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factors are contributing to the steep rise in the federal government's total debt?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inflation rate remain relatively stable this year?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39.</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question is an illustration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volume of wine produced in one year dependent upon the price of wine?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0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Does government spending influence interest rates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purchasing power of the dollar higher or lower today than it was in 2008?</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2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Which economic system is better for consumers and firms?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40.</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question is an illustration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corporation unresponsive to the demands of its customers?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36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consumer boycott an effective means of reducing a product's price?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54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How will the government's budget deficit be affected by public infrastructure projects?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9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Are oil companies ripping off consumers by charging exorbitantly high prices for gasoline?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41.</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6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Federal budget deficit rose by 120 billion dollars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7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unemployment rate is expected to fall next month</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4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trade surplus of 200 billion dollars should be our policy goal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federal funds rate was reduced by half a percentage point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42.</w:t>
            </w:r>
          </w:p>
        </w:tc>
        <w:tc>
          <w:tcPr>
            <w:tcW w:w="4800" w:type="pct"/>
          </w:tcPr>
          <w:p w:rsidR="006A2201" w:rsidRDefault="006A2201">
            <w:pPr>
              <w:keepNext/>
              <w:keepLines/>
            </w:pPr>
            <w:r>
              <w:rPr>
                <w:rFonts w:ascii="Arial Unicode MS" w:eastAsia="Arial Unicode MS" w:hAnsi="Arial Unicode MS" w:cs="Arial Unicode MS"/>
                <w:color w:val="000000"/>
                <w:sz w:val="20"/>
                <w:szCs w:val="20"/>
              </w:rPr>
              <w:t>Matt observes that "there is a high correlation between educational attainment and the level of income." Jean concurs and adds that "high school graduates should all proceed to college."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Matt's and Jean's statements are positive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3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Matt's and Jean's statements are normative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Matt's statement is normative while Jean's statement is positive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Matt's statement is positive while Jean's statement is normative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43.</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statement in a newspaper that "consumer prices rose last month by 1 percent, and if this trend continues, the annual rate of inflation will be 12 percent for the year"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normative economic statement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7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positive economic statement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Microeconomic analysis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Rational self-interest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44.</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81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Government must maintain the current level of defense spending to keep the nation safe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2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minimum wage should be increased to give people a decent wage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1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Americans should buy American products in order to boost the national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5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Stock prices rose to a new record last month for the fourth month in a row</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45.</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poverty rate hit a new high last year and income distribution also worsened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4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Health care accounts for roughly a third of total spending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5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government needs to revamp the Social Security program to make it sustainable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76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Retail sales are expected to continue on their downward trend in the next three quarters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46.</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one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74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unemployment rate fell for the fourth straight month, reflecting the effects from stronger economic growth in the second quarter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74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worsening balance of trade must be corrected if this nation is to remain competitive in the world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3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Consumer prices are rising at a faster rate than in past months, indicating a renewal of inflationary pressures on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3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help balance the Federal budget, Congress increased the tax on gasoline to its highest level in the past ten years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economizing problem for individuals is a consequence of the fact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means or incomes are greater than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5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wants are greater than economic means or incomes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 economics is more important than normative economics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Normative economics is more important than positive economics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48.</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statements regarding people's wants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3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Over time, people's wants tend to be stable and constant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5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people consume more products, their wants will be reduced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6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Intangible serves, like tangible goods, may satisfy people's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20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People's wants do not include their basic needs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49.</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budget line is a graph that shows the various combinations of two products that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Consumer can buy with a given amount of money income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1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Business firm can produce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1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Household can produce with a given amount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2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Nation can trade with another nation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50.</w:t>
            </w:r>
          </w:p>
        </w:tc>
        <w:tc>
          <w:tcPr>
            <w:tcW w:w="480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ratio of the price of good X to the price of good 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Intercept on the Y axis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5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Intercept on the X axis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9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Size of the shift in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Slope of the budget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51.</w:t>
            </w:r>
          </w:p>
        </w:tc>
        <w:tc>
          <w:tcPr>
            <w:tcW w:w="480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Y-intercept of the budget line in this case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dollar amount of budget that the consumers has for good 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1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that the consumer has to pay for each unit of good 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8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9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Quantity of good Y that the consumer would want to buy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52.</w:t>
            </w:r>
          </w:p>
        </w:tc>
        <w:tc>
          <w:tcPr>
            <w:tcW w:w="480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slope of the budget line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4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of good Y in terms of good X given up for each unit of 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4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of good X in terms of good Y given up for each unit of 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8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8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X that the consumer could buy with a given budget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53.</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point or product-combination to the left of and inside a budget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7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attainable, but a combination or point to the right of the line is unattainable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7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unattainable, but a combination or point to the right of the line is attainable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1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more than a combination or point on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more than a combination or point outside the budget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54.</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spends a given budget on only two goods, and that the prices of the two goods are constant. The budget line in this case would: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Definitely be a straight downward-sloping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6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Possibly be a straight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 a curved graph bowed outwards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7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Be a curved bell-shaped graph</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spent all of her budget on just apples or just bananas, how many apples or bananas maximum would she be able to buy?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12 apples or 8 bananas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0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8 apples or 12 bananas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16 apples or 12 bananas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8 apples or 16 bananas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56.</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What is the slope of the budget line, if the quantity of apples were measured on the horizontal axis and bananas on the vertical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-0.5</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-0.8</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-1.6</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57.</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decides to buy 4 apples, how many bananas can she also buy with the remainder of her budget?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8 bananas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4 bananas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6 bananas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0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bananas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58.</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one more apple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0.5 of a banana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0.8 of a banana</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 banana</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 bananas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59.</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two bananas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 apple.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9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1.5 apples.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0.5 apple.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0.75 apple.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60.</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purchases only two products and there is a decrease in the consumer's income. The prices of the two products stay constant. The decrease in income will result in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 of the budget line inward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7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 of the budget line outward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6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decrease in the slope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7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slope of the budget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Assume that a consumer purchases only two products. Suppose that the consumer's money income doubles, and the prices of the two products also double. These changes in income and prices will result in: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6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shift of the budget line inward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9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shift of the budget line outward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5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No change in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7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slope of the budget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62.</w:t>
            </w:r>
          </w:p>
        </w:tc>
        <w:tc>
          <w:tcPr>
            <w:tcW w:w="4800" w:type="pct"/>
          </w:tcPr>
          <w:p w:rsidR="006A2201" w:rsidRDefault="006A2201">
            <w:pPr>
              <w:keepNext/>
              <w:keepLines/>
            </w:pPr>
            <w:r>
              <w:rPr>
                <w:rFonts w:ascii="Arial Unicode MS" w:eastAsia="Arial Unicode MS" w:hAnsi="Arial Unicode MS" w:cs="Arial Unicode MS"/>
                <w:color w:val="000000"/>
                <w:sz w:val="20"/>
                <w:szCs w:val="20"/>
              </w:rPr>
              <w:t>One major part of the opportunity costs of one's decision to go to college after high-school graduation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Additional income that one can get if one had a college degree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5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Education that one gets while in college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High-school diploma needed in order to apply for college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8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Full-time job that one could have gotten instead of going to college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63.</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economizing problem faced by a society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achieve a more equitable distribution of income in the society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01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consequence of the fact that productive resources are scarce relative to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0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establish prices which are fair for both producers and consumers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2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product prices often rise more rapidly than incomes of consumers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64.</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economizing problem is essentially one of deciding how to make the best use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resources to satisfy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9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resources to satisfy unlimited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resources to satisfy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resources to satisfy unlimited economic wants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65.</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Economists would classify all of the following as "land,"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Two thousand acres of virgin forest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7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hydroelectric dam</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Crude oil reserves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Iron ore deposits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66.</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individual who brings together economic resources and assumes the risk of business ventures in a capitalist economy is called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Entrepreneur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0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Stockbroker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Banker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67.</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would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be considered a capital resource by economists?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van used by a mother to transport the family around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office computer used by an accountant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3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crane used by a building contractor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1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camera used by a professional photographer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68.</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an economic resource?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ice cream that kids buy at the ice cream parlor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09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HD-TV sets in people's homes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6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land that is designated as national parks by the government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8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shoppers buying stuff at the mall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69.</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a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Capital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Entrepreneur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70.</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a firm's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or cash balances of the firm</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09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firm's shares of common stock</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U.S. Treasury bonds owned by the firm</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office building occupied by the firm</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71.</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Money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considered to be an economic resource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such it is not productive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8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is not a free gift of nature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is made by man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Idle money balances do not earn interest income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72.</w:t>
            </w:r>
          </w:p>
        </w:tc>
        <w:tc>
          <w:tcPr>
            <w:tcW w:w="4800" w:type="pct"/>
          </w:tcPr>
          <w:p w:rsidR="006A2201" w:rsidRDefault="006A2201">
            <w:pPr>
              <w:keepNext/>
              <w:keepLines/>
            </w:pPr>
            <w:r>
              <w:rPr>
                <w:rFonts w:ascii="Arial Unicode MS" w:eastAsia="Arial Unicode MS" w:hAnsi="Arial Unicode MS" w:cs="Arial Unicode MS"/>
                <w:color w:val="000000"/>
                <w:sz w:val="20"/>
                <w:szCs w:val="20"/>
              </w:rPr>
              <w:t>One basic difference between "land" and "capital" resources is that land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Manufactured while capital is man-made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8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while capital is limited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Natural while capital is man-made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8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while capital is unlimited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73.</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to be an entrepreneur?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1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self-employed person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1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MBA graduate hired by a firm to be its CEO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production-line worker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7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customer of a firm</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74.</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role of the entrepreneur in society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2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Provide capital to the firm which the management combines with labor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2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Bring the factors of production together and take the risks of producing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5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Control the land upon which all production takes place to get the most rent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Regulate what products are considered safe to market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75.</w:t>
            </w:r>
          </w:p>
        </w:tc>
        <w:tc>
          <w:tcPr>
            <w:tcW w:w="4800" w:type="pct"/>
          </w:tcPr>
          <w:p w:rsidR="006A2201" w:rsidRDefault="006A2201">
            <w:pPr>
              <w:keepNext/>
              <w:keepLines/>
            </w:pPr>
            <w:r>
              <w:rPr>
                <w:rFonts w:ascii="Arial Unicode MS" w:eastAsia="Arial Unicode MS" w:hAnsi="Arial Unicode MS" w:cs="Arial Unicode MS"/>
                <w:color w:val="000000"/>
                <w:sz w:val="20"/>
                <w:szCs w:val="20"/>
              </w:rPr>
              <w:t>One basic difference between "labor" and "entrepreneur" is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 is hired by a firm whereas the entrepreneur owns the firm</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4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entrepreneurs has high-level skills whereas labor does not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8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 performs manual work whereas an entrepreneur performs mental work</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2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Education is important for an entrepreneur but not for labor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76.</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one of the simplifying assumptions made in constructing a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state of technology is constantly changing</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5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wide variety of products are produced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Resources are fully employed and are used in least-cost methods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Quantities of available resources in the economy vary from one point to another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production possibilities curve is a graph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8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amounts of labor and capital resources available for production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4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Various combinations of goods and services among which consumers are indifferent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4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combinations of products that can be produced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4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amount of capital and labor that the economy can employ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78.</w:t>
            </w:r>
          </w:p>
        </w:tc>
        <w:tc>
          <w:tcPr>
            <w:tcW w:w="4800" w:type="pct"/>
          </w:tcPr>
          <w:p w:rsidR="006A2201" w:rsidRDefault="006A2201">
            <w:pPr>
              <w:keepNext/>
              <w:keepLines/>
            </w:pPr>
            <w:r>
              <w:rPr>
                <w:rFonts w:ascii="Arial Unicode MS" w:eastAsia="Arial Unicode MS" w:hAnsi="Arial Unicode MS" w:cs="Arial Unicode MS"/>
                <w:color w:val="000000"/>
                <w:sz w:val="20"/>
                <w:szCs w:val="20"/>
              </w:rPr>
              <w:t>On a production possibilities curve, the single optimal or best combination of output for any society: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a point near the top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3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the precise midpoint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5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a point near the bottom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6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Depends upon the preferences of society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79.</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All of the following would affect the position and shape of a nation's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amount of labor available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4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level of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amount of the capital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rate of technological progress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80.</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nation produces more consumer goods and less capital goods, then the nation will have: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consumption now, but less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consumption now, but more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2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consumption now, with no effect on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2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consumption later, with no effect on consumption now</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www.eztestonline.com/hurix/13875319597571100738.tp4?REQUEST=SHOWmedia&amp;media=image002PRINT.png" o:spid="_x0000_i1025" type="#_x0000_t75" style="width:219.75pt;height:48pt;visibility:visible">
                  <v:imagedata r:id="rId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uses all of its resources to produce only wheat, then its production combination will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82.</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3PRINT.png" o:spid="_x0000_i1026"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Which of the following output-combinations is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 steel and 80 wheat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8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4 steel and 55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30 wheat and 3 steel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95 wheat and 0 steel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83.</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4PRINT.png" o:spid="_x0000_i1027"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 change from combination C to B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3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 is given up to get 75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steel are given up to get 75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 is given up to get 15 more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steel are given up to get 15 more units of wheat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84.</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28"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third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18.3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5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20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55 units of wheat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5PRINT.png" o:spid="_x0000_i1029" type="#_x0000_t75" style="width:219.75pt;height:48pt;visibility:visible">
                  <v:imagedata r:id="rId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E to F, the opportunity cost of an additional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5 units of steel</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0 unit of wheat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30 units of wheat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86.</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0"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stepwise from possibility A to B to C … to F, the opportunity cost of a unit of steel in terms of wheat: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95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Remains constant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8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at first then decreases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87.</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7PRINT.png" o:spid="_x0000_i1031"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According to the production possibilities schedule, a combination of 4 tanks and 650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48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and involves an efficient use of society's resources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78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but would not be in the best interests of a strong national defense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7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than (or below) the maximum attainable output combination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0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attainable because the nation does not have sufficient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88.</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8PRINT.png" o:spid="_x0000_i1032"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Given the production possibilities schedule above, a combination of 3 tanks and 350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2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Illustrates the tradeoff between tanks and autos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44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attainable but entails some unemployment or inefficient use of society's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61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Cannot be produced by society, given its current resources and production technology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1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not attainable because this combination is not listed in the schedule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89.</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9PRINT.png" o:spid="_x0000_i1033"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C to B, the opportunity cost of producing 100 more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2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tanks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850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1800 units of autos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90.</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4"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three units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6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5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350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650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 units of autos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5"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4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5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300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 units of autos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92.</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6"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produces more and more tanks, the opportunity cost of each additional tank in terms of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Remains constant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Falls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Cannot be measured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93.</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graph of the production possibilities curve, the two axes of the graph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6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Prices of the two products that a nation can produce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7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quantities of the two resources that a nation possesses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4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of the products on the vertical axis, and quantities on the horizontal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9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Quantities of the two products that a nation can produce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94.</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point inside the production possibilities curve is ____ while a point outside the curve is ____.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unattainable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1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Unattainable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attainable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Below 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the maximum possible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below the maximum possible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point or combination that is on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8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and resources are fully employed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2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but some resources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Unattainable, but some resources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9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only if we get additional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96.</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point outside (to the right of) the production possibilities curve of a nation: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not attainable for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9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easily attainable for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1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Implies that there are unemployed resources in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Implies that this nation is using its resources fully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1PRINT.png" o:spid="_x0000_i1037"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combination "5 drill presses and 2 bread" indicates: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unattainable combination for the nation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0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Some resources in the nation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ideal combination for the 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produced when the nation is at full employment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98.</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2PRINT.png" o:spid="_x0000_i1038" type="#_x0000_t75" style="width:104.25pt;height:179.25pt;visibility:visible">
                  <v:imagedata r:id="rId1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combinations would be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8 drill presses and 1 bread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3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7 drill presses and 2 bread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4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drill presses and 4 bread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 drill presses and 3 bread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99.</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9"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nine drill presses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bread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8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 units of bread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units of drill presses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3PRINT.png" o:spid="_x0000_i1040" type="#_x0000_t75" style="width:104.25pt;height:179.25pt;visibility:visible">
                  <v:imagedata r:id="rId1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bread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8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 units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9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4 units of drill presses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movement from one point to another along the production possibilities curve would imply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labor force available to society has grown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2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Productivity has increased over time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Productivity has declined over time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Society is producing a different combination of outputs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102.</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nation is initially on its production possibilities curve, then it can increase its production of one good only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9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8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Holding constant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the price of the other good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103.</w:t>
            </w:r>
          </w:p>
        </w:tc>
        <w:tc>
          <w:tcPr>
            <w:tcW w:w="4800" w:type="pct"/>
          </w:tcPr>
          <w:p w:rsidR="006A2201" w:rsidRDefault="006A2201">
            <w:pPr>
              <w:keepNext/>
              <w:keepLines/>
            </w:pPr>
            <w:r>
              <w:rPr>
                <w:rFonts w:ascii="Arial Unicode MS" w:eastAsia="Arial Unicode MS" w:hAnsi="Arial Unicode MS" w:cs="Arial Unicode MS"/>
                <w:color w:val="000000"/>
                <w:sz w:val="20"/>
                <w:szCs w:val="20"/>
              </w:rPr>
              <w:t>Because of increasing opportunity costs, the production possibility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8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bowed out from (or concave to) the origin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8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 be either downward- or upward-sloping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9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At first rises, then falls eventually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0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straight downward-sloping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104.</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law of increasing opportunity costs states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1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of production increase for one good, but costs decrease for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2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wages and other resource costs is what the increasing opportunity costs refer to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17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the production of one good require larger and larger sacrifices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48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the production of one good make the production of that good and easier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105.</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the opportunity cost of producing extra units of one good (expressed in terms of the amount of another good given up) remains constant, then the shape of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1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straight horizontal line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8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straight downward-sloping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vertical line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106.</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statements is an explanation for the law of increasing opportunity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2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Many economic resources are better at producing one product rather than another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8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is employing all of its available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any economy, the state of technology is changing and resources are variable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4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is achieving productive efficiency by producing goods at the least cost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107.</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the production possibilities curve is a straight line,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opportunity cost of producing one good is zero</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8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law of increasing opportunity costs does not apply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3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society can produce more of both goods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67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society is capable of producing only one of the goods and not the other</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108.</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economic resources are perfectly interchangeable between the two products shown on a production possibilities graph: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will always be at full employment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16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of one product can be produced without producing less of the other product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0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production possibilities curve would be a straight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two products are of equal value to the economy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109.</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best output or the optimal production of the nation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8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products at the midpoint of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3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products at the two endpoints of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3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Determined by equalizing the marginal benefits and marginal costs of each product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2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production combination where the opportunity costs are minimized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110.</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When a nation is under-allocating resources to the production of a good, then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3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is greater than the marginal cost of the good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1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is less than the marginal cost of the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producing the good is decreasing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5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producing the good is increasing</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111.</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the marginal benefit of a good is less than its marginal cost, then the nation should: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Produce more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Maintain the current level of production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6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marginal benefit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production of that good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112.</w:t>
            </w:r>
          </w:p>
        </w:tc>
        <w:tc>
          <w:tcPr>
            <w:tcW w:w="4800" w:type="pct"/>
          </w:tcPr>
          <w:p w:rsidR="006A2201" w:rsidRDefault="006A2201">
            <w:pPr>
              <w:keepNext/>
              <w:keepLines/>
            </w:pPr>
            <w:r>
              <w:rPr>
                <w:rFonts w:ascii="Arial Unicode MS" w:eastAsia="Arial Unicode MS" w:hAnsi="Arial Unicode MS" w:cs="Arial Unicode MS"/>
                <w:color w:val="000000"/>
                <w:sz w:val="20"/>
                <w:szCs w:val="20"/>
              </w:rPr>
              <w:t>Suppose that a nation can only make two products: defense goods and civilian goods. In a graph of the marginal benefit (MB) and marginal cost (MC) of defense goods, a leftward shift of the MB curve will cause the optimal quantity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Civilian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civilian goods and defense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4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Defense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Defense goods to increase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113.</w:t>
            </w:r>
          </w:p>
        </w:tc>
        <w:tc>
          <w:tcPr>
            <w:tcW w:w="4800" w:type="pct"/>
          </w:tcPr>
          <w:p w:rsidR="006A2201" w:rsidRDefault="006A2201">
            <w:pPr>
              <w:keepNext/>
              <w:keepLines/>
            </w:pPr>
            <w:r>
              <w:rPr>
                <w:rFonts w:ascii="Arial Unicode MS" w:eastAsia="Arial Unicode MS" w:hAnsi="Arial Unicode MS" w:cs="Arial Unicode MS"/>
                <w:color w:val="000000"/>
                <w:sz w:val="20"/>
                <w:szCs w:val="20"/>
              </w:rPr>
              <w:t>Imagine an ideal scenario where world peace prevails and all nations are led by peace-minded leaders. In such a world,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MB for defense goods would shift left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4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MB for defense goods would shift right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2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MC for defense goods would shift left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4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MC for defense goods would shift right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114.</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5PRINT.png" o:spid="_x0000_i1041" type="#_x0000_t75" style="width:173.25pt;height:173.25pt;visibility:visible">
                  <v:imagedata r:id="rId1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graph above shows the production possibilities curve for an economy producing two goods, X and Y. Which of the points on the graph indicate unemployed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E</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C</w:t>
                  </w:r>
                  <w:r>
                    <w:rPr>
                      <w:rFonts w:ascii="Arial Unicode MS" w:eastAsia="Arial Unicode MS" w:hAnsi="Arial Unicode MS" w:cs="Arial Unicode MS"/>
                      <w:color w:val="000000"/>
                      <w:sz w:val="20"/>
                      <w:szCs w:val="20"/>
                    </w:rPr>
                    <w:t xml:space="preserve"> only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115.</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6PRINT.png" o:spid="_x0000_i1042" type="#_x0000_t75" style="width:173.25pt;height:173.25pt;visibility:visible">
                  <v:imagedata r:id="rId1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The graph above shows the production possibilities curve for an economy producing two goods, X and Y. All of the following may allow the economy to produce combination D in the future,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Lower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0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labor supply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growth</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Technological advances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116.</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7PRINT.png" o:spid="_x0000_i1043" type="#_x0000_t75" style="width:173.25pt;height:173.25pt;visibility:visible">
                  <v:imagedata r:id="rId1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A to point C</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0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B to point 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A to point 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C to point 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117.</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nation is operating at a point inside the production possibilities curve, it indicates that the nation could: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4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its production of both goods X and Y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69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its production of one good, but only at the expense of reducing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5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produce any more of one of the goods X or 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5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employ any more resources because all resources are now employed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118.</w:t>
            </w:r>
          </w:p>
        </w:tc>
        <w:tc>
          <w:tcPr>
            <w:tcW w:w="4800" w:type="pct"/>
          </w:tcPr>
          <w:p w:rsidR="006A2201" w:rsidRDefault="006A2201">
            <w:pPr>
              <w:keepNext/>
              <w:keepLines/>
            </w:pPr>
            <w:r>
              <w:rPr>
                <w:rFonts w:ascii="Arial Unicode MS" w:eastAsia="Arial Unicode MS" w:hAnsi="Arial Unicode MS" w:cs="Arial Unicode MS"/>
                <w:color w:val="000000"/>
                <w:sz w:val="20"/>
                <w:szCs w:val="20"/>
              </w:rPr>
              <w:t>Consider an economy that is producing inside its production possibilities curve. This economy could move closer towards its production possibilities curve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Distributing incomes more equally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7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Employing more of its available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6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the levels of wages and prices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6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Acquiring additional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119.</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reduction in the level of unemployment would have which effect with respect to the nation's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shift the curve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8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shift the curve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inside the curve toward a point on the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on the curve to a point outside the curve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120.</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9PRINT.png" o:spid="_x0000_i1044" type="#_x0000_t75" style="width:175.5pt;height:172.5pt;visibility:visible">
                  <v:imagedata r:id="rId1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a reduction in unemployment?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C to point 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0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F to point H</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E to point 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0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D to point G</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121.</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0PRINT.png" o:spid="_x0000_i1045" type="#_x0000_t75" style="width:175.5pt;height:172.5pt;visibility:visible">
                  <v:imagedata r:id="rId2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statements about combination G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58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cannot produce combination G even if the nation gets additional resources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7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can currently produce combination G if the nation specializes and trades with another nation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may not be able to produce combination G, but it can consume that combination if it specializes and trades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6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would much prefer to be at combination F than at combination G</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122.</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1PRINT.png" o:spid="_x0000_i1046" type="#_x0000_t75" style="width:175.5pt;height:172.5pt;visibility:visible">
                  <v:imagedata r:id="rId2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point or output-combination in the above graph could the nation produce only if it experienced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F</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123.</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growth may be represented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5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movement from one end of the production possibilities curve to the other</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2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upward-sloping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movement from a point inside to a point on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rightward shift of the production possibilities curve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124.</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growth is a result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3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reduction in the unemployment rate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3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opportunity costs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5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decrease in the demand for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3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supply of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that devotes more of its resources to the production of capital goods is likely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its production possibilities curve to shift outward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its production possibilities curve to shift inward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the slope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the slope of its production possibilities curve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126.</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statements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correct?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4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a nation's labor supply will cause its potential output to increase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835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growth can be illustrated by an expansion of a nation's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quantity of a nation's resources will cause economic growth, but an increase in the quality of resources will not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New technologies or new ways of producing output can cause a nation's production possibilities curve to shift outwards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127.</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3PRINT.png" o:spid="_x0000_i1047"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point in the graph would allow a simultaneous increase in the production of both investment and consumer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128.</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4PRINT.png" o:spid="_x0000_i1048" type="#_x0000_t75" style="width:117pt;height:173.25pt;visibility:visible">
                  <v:imagedata r:id="rId2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selection of which point on the production possibilities curve is most like to result in the largest increase in economic growth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129.</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_x0000_i1049"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All of the following development would allow a movement from point C to a point outside the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supply of resource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7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improvement in the quality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7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reduction in unemployment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technological advance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130.</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6PRINT.png" o:spid="_x0000_i1050"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production possibilities curves. Curve (a) is the current curve for the economy. Focusing on curve (a), 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suggests that the economy currently produces: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goods for the future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5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goods for the future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goods for the present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6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output that is less than its potential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131.</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7PRINT.png" o:spid="_x0000_i1051" type="#_x0000_t75" style="width:180.75pt;height:180.75pt;visibility:visible">
                  <v:imagedata r:id="rId2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and the nation is initially producing combination P. A shift from curve (a) to curve (b) suggests that the economy can then increase its production of capital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Only if it reduces its production of consumer goods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1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So as to produce the combination 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26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And consumer goods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5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But will have to hold constant its production of consumer goods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132.</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_x0000_i1052"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If the economy's production possibilities then shift to curve (b),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4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48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P</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indicate some unemployment or underemployment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L</w:t>
                  </w:r>
                  <w:r>
                    <w:rPr>
                      <w:rFonts w:ascii="Arial Unicode MS" w:eastAsia="Arial Unicode MS" w:hAnsi="Arial Unicode MS" w:cs="Arial Unicode MS"/>
                      <w:color w:val="000000"/>
                      <w:sz w:val="20"/>
                      <w:szCs w:val="20"/>
                    </w:rPr>
                    <w:t xml:space="preserve"> would indicate some unemployment or underemployment of resources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133.</w:t>
            </w:r>
          </w:p>
        </w:tc>
        <w:tc>
          <w:tcPr>
            <w:tcW w:w="4800" w:type="pct"/>
          </w:tcPr>
          <w:p w:rsidR="006A2201" w:rsidRDefault="006A2201">
            <w:pPr>
              <w:keepNext/>
              <w:keepLines/>
            </w:pPr>
            <w:r>
              <w:rPr>
                <w:rFonts w:ascii="Arial Unicode MS" w:eastAsia="Arial Unicode MS" w:hAnsi="Arial Unicode MS" w:cs="Arial Unicode MS"/>
                <w:color w:val="000000"/>
                <w:sz w:val="20"/>
                <w:szCs w:val="20"/>
              </w:rPr>
              <w:t>Suppose there are two economies, Alpha and Beta, which have the same production possibilities curves. If Beta devotes more resources to produce capital goods than consumer goods as compared to Alpha, then in the future: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Alpha will experience greater economic growth than Beta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0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Beta will experience greater economic growth than Alpha</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4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Alpha will not be able to achieve full employment or productive efficiency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3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Beta will not be able to achieve full employment or productive efficiency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134.</w:t>
            </w:r>
          </w:p>
        </w:tc>
        <w:tc>
          <w:tcPr>
            <w:tcW w:w="4800" w:type="pct"/>
          </w:tcPr>
          <w:p w:rsidR="006A2201" w:rsidRDefault="006A2201">
            <w:pPr>
              <w:keepNext/>
              <w:keepLines/>
            </w:pPr>
            <w:r>
              <w:rPr>
                <w:rFonts w:ascii="Arial Unicode MS" w:eastAsia="Arial Unicode MS" w:hAnsi="Arial Unicode MS" w:cs="Arial Unicode MS"/>
                <w:color w:val="000000"/>
                <w:sz w:val="20"/>
                <w:szCs w:val="20"/>
              </w:rPr>
              <w:t>Cuba is a command economy that suffered a decline in economic growth because of a cut in the aid provided by the former Soviet Union when the latter collapsed. As a consequence, Cuba: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Experienced an outward shift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55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Experienced an inward shift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0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Moved from one point to another along its existing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Went to a point inside its production possibilities curve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135.</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situation would most likely cause a nation's production possibilities curve to shift inward?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2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amount of imports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number of skilled immigrant workers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6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destruction caused by bombing and warfare in a losing military conflict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136.</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 can increase its production possibilities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Shifting resources to produce more consumer goods and less investment goods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7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Shifting resources from private goods to public goods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4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Improving labor productivity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Eliminating unemployment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137.</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society can consume a combination of goods outside its production possibilities if there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Lower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2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International specialization and trade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71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consumers' tastes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prices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138.</w:t>
            </w:r>
          </w:p>
        </w:tc>
        <w:tc>
          <w:tcPr>
            <w:tcW w:w="4800" w:type="pct"/>
          </w:tcPr>
          <w:p w:rsidR="006A2201" w:rsidRDefault="006A2201">
            <w:pPr>
              <w:keepNext/>
              <w:keepLines/>
            </w:pPr>
            <w:r>
              <w:rPr>
                <w:rFonts w:ascii="Arial Unicode MS" w:eastAsia="Arial Unicode MS" w:hAnsi="Arial Unicode MS" w:cs="Arial Unicode MS"/>
                <w:color w:val="000000"/>
                <w:sz w:val="20"/>
                <w:szCs w:val="20"/>
              </w:rPr>
              <w:t>Specialization and international trade allows a nation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5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Produce a combination of goods that is beyond (or outside) its production possibilities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6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 a combination of goods that is beyond (or outside) its production possibilities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an upward-sloping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4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 a lot of goods without having to produce any output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139.</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pitfall to sound economic reasoning is reflected in a person's view that "pharmaceutical and oil companies are price-gouging the consumers"?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Faulty definition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4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7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140.</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pitfall to sound economic reasoning is illustrated when a person comments that "capitalists focus only on profits and don't care about their workers"?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0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Abstraction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Biases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person observes that consumer prices often fall when a nation experiences economic growth. The person then concludes that falling consumer prices leads to economic growth.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Biases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1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use of loaded terminology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142.</w:t>
            </w:r>
          </w:p>
        </w:tc>
        <w:tc>
          <w:tcPr>
            <w:tcW w:w="4800" w:type="pct"/>
          </w:tcPr>
          <w:p w:rsidR="006A2201" w:rsidRDefault="006A2201">
            <w:pPr>
              <w:keepNext/>
              <w:keepLines/>
            </w:pPr>
            <w:r>
              <w:rPr>
                <w:rFonts w:ascii="Arial Unicode MS" w:eastAsia="Arial Unicode MS" w:hAnsi="Arial Unicode MS" w:cs="Arial Unicode MS"/>
                <w:color w:val="000000"/>
                <w:sz w:val="20"/>
                <w:szCs w:val="20"/>
              </w:rPr>
              <w:t>You observe that when stock prices rise, interest rates soon fall, and therefore conclude that higher stock prices lead to lower interest rates.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85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Tradeoff among economic goals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7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6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use of loaded terminology</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143.</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Increasing the share of your income that you save is good for you. Therefore it would be good for the whole economy if everyone saved more. This exemplifies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9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Use of 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0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Confusion between correlation and causation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144.</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is the fallacy in the fallacy of composition?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Whatever goes up must come down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4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Facts are more important than theories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3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true for the part is necessarily also true for the whole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8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If event B occurs after event A, event A must have caused event B</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145.</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post hoc</w:t>
            </w:r>
            <w:r>
              <w:rPr>
                <w:rFonts w:ascii="Arial Unicode MS" w:eastAsia="Arial Unicode MS" w:hAnsi="Arial Unicode MS" w:cs="Arial Unicode MS"/>
                <w:color w:val="000000"/>
                <w:sz w:val="20"/>
                <w:szCs w:val="20"/>
              </w:rPr>
              <w:t xml:space="preserve">, </w:t>
            </w:r>
            <w:r>
              <w:rPr>
                <w:rFonts w:ascii="Arial Unicode MS" w:eastAsia="Arial Unicode MS" w:hAnsi="Arial Unicode MS" w:cs="Arial Unicode MS"/>
                <w:i/>
                <w:iCs/>
                <w:color w:val="000000"/>
                <w:sz w:val="20"/>
                <w:szCs w:val="20"/>
              </w:rPr>
              <w:t>ergo propter hoc</w:t>
            </w:r>
            <w:r>
              <w:rPr>
                <w:rFonts w:ascii="Arial Unicode MS" w:eastAsia="Arial Unicode MS" w:hAnsi="Arial Unicode MS" w:cs="Arial Unicode MS"/>
                <w:color w:val="000000"/>
                <w:sz w:val="20"/>
                <w:szCs w:val="20"/>
              </w:rPr>
              <w:t xml:space="preserve"> fallacy consists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95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Using an example to "prove" a different point</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1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Inferring causality from chronological sequence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3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Jumping to conclusions from an inadequate number of cases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49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Arguing for or against a person's character rather than his view or opinion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146.</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Economics is the social science concerned with the best use of scarce resources to achieve maximum satisfaction of economic wants.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147.</w:t>
            </w:r>
          </w:p>
        </w:tc>
        <w:tc>
          <w:tcPr>
            <w:tcW w:w="4800" w:type="pct"/>
          </w:tcPr>
          <w:p w:rsidR="006A2201" w:rsidRDefault="006A2201">
            <w:pPr>
              <w:keepNext/>
              <w:keepLines/>
            </w:pPr>
            <w:r>
              <w:rPr>
                <w:rFonts w:ascii="Arial Unicode MS" w:eastAsia="Arial Unicode MS" w:hAnsi="Arial Unicode MS" w:cs="Arial Unicode MS"/>
                <w:color w:val="000000"/>
                <w:sz w:val="20"/>
                <w:szCs w:val="20"/>
              </w:rPr>
              <w:t>Marginal analysis is the valuation of insignificant or small benefits from doing things.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148.</w:t>
            </w:r>
          </w:p>
        </w:tc>
        <w:tc>
          <w:tcPr>
            <w:tcW w:w="4800" w:type="pct"/>
          </w:tcPr>
          <w:p w:rsidR="006A2201" w:rsidRDefault="006A2201">
            <w:pPr>
              <w:keepNext/>
              <w:keepLines/>
            </w:pPr>
            <w:r>
              <w:rPr>
                <w:rFonts w:ascii="Arial Unicode MS" w:eastAsia="Arial Unicode MS" w:hAnsi="Arial Unicode MS" w:cs="Arial Unicode MS"/>
                <w:color w:val="000000"/>
                <w:sz w:val="20"/>
                <w:szCs w:val="20"/>
              </w:rPr>
              <w:t>Rational behavior implies that different people faced with similar choices will make the same decisions.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149.</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analysis is primarily concerned with marginal changes from the status quo, as a result of a certain action or decision.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study of economics is not useful for consumers because economic analysis focuses only on businesses and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151.</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scientific method does not apply to economics because economics studies human behavior which cannot be generalized.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152.</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principles are value judgments about what the economy should be like or the way the economic world ought to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153.</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falling gasoline prices are good for the consumers, then it must be good everyone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154.</w:t>
            </w:r>
          </w:p>
        </w:tc>
        <w:tc>
          <w:tcPr>
            <w:tcW w:w="4800" w:type="pct"/>
          </w:tcPr>
          <w:p w:rsidR="006A2201" w:rsidRDefault="006A2201">
            <w:pPr>
              <w:keepNext/>
              <w:keepLines/>
            </w:pPr>
            <w:r>
              <w:rPr>
                <w:rFonts w:ascii="Arial Unicode MS" w:eastAsia="Arial Unicode MS" w:hAnsi="Arial Unicode MS" w:cs="Arial Unicode MS"/>
                <w:color w:val="000000"/>
                <w:sz w:val="20"/>
                <w:szCs w:val="20"/>
              </w:rPr>
              <w:t>Macroeconomics is concerned with the study of the nation-wide market for specific goods like oranges.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155.</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comment that "taxes must be reduced for the good of the economy" is an example of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156.</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role of government in the economy should be kept to a minimum" is an example of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economizing problem for individuals arises from the conflict between having relatively unlimited time and relatively limited jobs to do.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158.</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budget line shows the various incomes that an individual can earn from different jobs.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159.</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fundamental economic problem faced by a society is that productive resources are so varied and versatile, that it is hard to decide what to do with them.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resource category called "land" includes forests, animals, and water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161.</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When economists talk about the capital resources in the economy, they are referring to the amount of money circulating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162.</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quantity or supply of land resources available to a nation is pretty much fixed and cannot increase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163.</w:t>
            </w:r>
          </w:p>
        </w:tc>
        <w:tc>
          <w:tcPr>
            <w:tcW w:w="4800" w:type="pct"/>
          </w:tcPr>
          <w:p w:rsidR="006A2201" w:rsidRDefault="006A2201">
            <w:pPr>
              <w:keepNext/>
              <w:keepLines/>
            </w:pPr>
            <w:r>
              <w:rPr>
                <w:rFonts w:ascii="Arial Unicode MS" w:eastAsia="Arial Unicode MS" w:hAnsi="Arial Unicode MS" w:cs="Arial Unicode MS"/>
                <w:color w:val="000000"/>
                <w:sz w:val="20"/>
                <w:szCs w:val="20"/>
              </w:rPr>
              <w:t>Entrepreneurship refers to a new college graduate who is looking for a job with a large company.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164.</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economic resources were perfectly adaptable to alternative uses, then there would be constant opportunity costs along the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165.</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the marginal benefits are greater than the marginal cost of an activity, then society should allocate fewer resources to this activity.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166.</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society has over-allocated resources to a particular activity, then the marginal benefits of the activity would be less than the marginal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167.</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nation's production possibilities curve shows the maximum combinations of resources that a nation can 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168.</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reduction in the unemployment rate will cause the nation's production possibilities curve to shift outwards.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169.</w:t>
            </w:r>
          </w:p>
        </w:tc>
        <w:tc>
          <w:tcPr>
            <w:tcW w:w="4800" w:type="pct"/>
          </w:tcPr>
          <w:p w:rsidR="006A2201" w:rsidRDefault="006A2201">
            <w:pPr>
              <w:keepNext/>
              <w:keepLines/>
            </w:pPr>
            <w:r>
              <w:rPr>
                <w:rFonts w:ascii="Arial Unicode MS" w:eastAsia="Arial Unicode MS" w:hAnsi="Arial Unicode MS" w:cs="Arial Unicode MS"/>
                <w:color w:val="000000"/>
                <w:sz w:val="20"/>
                <w:szCs w:val="20"/>
              </w:rPr>
              <w:t>Economic growth is shown as an increase in production from inside the production possibilities curve out toward a point on the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170.</w:t>
            </w:r>
          </w:p>
        </w:tc>
        <w:tc>
          <w:tcPr>
            <w:tcW w:w="4800" w:type="pct"/>
          </w:tcPr>
          <w:p w:rsidR="006A2201" w:rsidRDefault="006A2201">
            <w:pPr>
              <w:keepNext/>
              <w:keepLines/>
            </w:pPr>
            <w:r>
              <w:rPr>
                <w:rFonts w:ascii="Arial Unicode MS" w:eastAsia="Arial Unicode MS" w:hAnsi="Arial Unicode MS" w:cs="Arial Unicode MS"/>
                <w:color w:val="000000"/>
                <w:sz w:val="20"/>
                <w:szCs w:val="20"/>
              </w:rPr>
              <w:t>An increase in the labor supply due to immigration would shift the production possibilities curve to the left.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171.</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nation's consumption is strictly limited by its production possibilities, even with international trade.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172.</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If two variables are </w:t>
            </w:r>
            <w:r>
              <w:rPr>
                <w:rFonts w:ascii="Arial Unicode MS" w:eastAsia="Arial Unicode MS" w:hAnsi="Arial Unicode MS" w:cs="Arial Unicode MS"/>
                <w:i/>
                <w:iCs/>
                <w:color w:val="000000"/>
                <w:sz w:val="20"/>
                <w:szCs w:val="20"/>
              </w:rPr>
              <w:t>directly</w:t>
            </w:r>
            <w:r>
              <w:rPr>
                <w:rFonts w:ascii="Arial Unicode MS" w:eastAsia="Arial Unicode MS" w:hAnsi="Arial Unicode MS" w:cs="Arial Unicode MS"/>
                <w:color w:val="000000"/>
                <w:sz w:val="20"/>
                <w:szCs w:val="20"/>
              </w:rPr>
              <w:t xml:space="preserve"> related, the relationship will have a graph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straight line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5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May either be upward-sloping or downward-sloping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an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0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horizontal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173.</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an inverse relationship exists between two variables,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one variable increases, the other decreases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9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one variable increases, so does the other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7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two variables are close substitutes for each other</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9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variables increase over time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174.</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two variables are completely unrelated to each other, then graphing these two variables will yield a line that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vertical</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5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horizontal</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89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a line, but only a single point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3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vertical or horizontal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175.</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decreases, then B will also decrease. The graph relating the two variables A and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6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Downward-sloping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3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Upward-sloping</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176.</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relationship between two variables, the "independent variable"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measured on the vertical axis, in the convention of mathematics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4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whose value is assumed constant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5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Effect or outcome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or source variable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177.</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"other things equal" assumption is employed when: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4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graph of a given relationship is shifting up or down</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9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Economists draw a two-dimensional (or two-axes) graph</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relationship in direct, but not when it is inverse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9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relationship in inverse, but not when it is direct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178.</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slope of a graph that shows a direct relationship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positive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30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positive or negative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Possibly zero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8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zero or infinite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179.</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slope of a graph with "income" on the horizontal axis and "saving" on the horizontal axis is +0.2. This means that if: (BOTH SAY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is $100, then saving is $20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08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is 0.20, then saving is zero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increases by $100, then saving will rise by $20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2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rises by $100, then income will rise by $20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180.</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29PRINT.png" o:spid="_x0000_i1053" type="#_x0000_t75" style="width:236.25pt;height:75pt;visibility:visible">
                  <v:imagedata r:id="rId2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of the four sets of data pairs shows an inverse relationship between the independent and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 and 3</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 and 3</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 and 4</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 and 4</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181.</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0PRINT.png" o:spid="_x0000_i1054" type="#_x0000_t75" style="width:236.25pt;height:75pt;visibility:visible">
                  <v:imagedata r:id="rId2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the linear graph that pictures data set 2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182.</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1PRINT.png" o:spid="_x0000_i1055" type="#_x0000_t75" style="width:236.25pt;height:75pt;visibility:visible">
                  <v:imagedata r:id="rId2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is 12 in which of the above data sets?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183.</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2PRINT.png" o:spid="_x0000_i1056" type="#_x0000_t75" style="width:236.25pt;height:75pt;visibility:visible">
                  <v:imagedata r:id="rId2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the relationship in data set 1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94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+ 7A</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9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6 - 7A</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06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.14A</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184.</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constructing the demand graph to show how the price of a good price affects how much of it the buyers will buy, the convention that economists follow is to measure price on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2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 axis because it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3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 axis because it is the 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8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 axis even though it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91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 axis even though it is the dependent variable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185.</w:t>
            </w:r>
          </w:p>
        </w:tc>
        <w:tc>
          <w:tcPr>
            <w:tcW w:w="4800" w:type="pct"/>
          </w:tcPr>
          <w:p w:rsidR="006A2201" w:rsidRDefault="006A2201">
            <w:pPr>
              <w:keepNext/>
              <w:keepLines/>
            </w:pPr>
            <w:r>
              <w:rPr>
                <w:rFonts w:ascii="Arial Unicode MS" w:eastAsia="Arial Unicode MS" w:hAnsi="Arial Unicode MS" w:cs="Arial Unicode MS"/>
                <w:color w:val="000000"/>
                <w:sz w:val="20"/>
                <w:szCs w:val="20"/>
              </w:rPr>
              <w:t>A relationship illustrated by an upward-sloping graph means that an: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3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in the value of one variable causes the value of the other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02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in the value of one variable causes the value of the other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96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in the value of one variable causes the value of the other to increase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70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in the value of one variable causes no change in the other variable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186.</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graph of the relationship between income and saving, economists generally consider: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to be the independent variable and place it on the vertical axis</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27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to be the dependent variable and place it on the horizontal axis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99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to be the dependent variable and place it on the vertical axis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1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to be the independent variable and place it on the vertical axis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187.</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graph showing the relationship between variables X and Y, ceteris paribus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X is inversely related to Y</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2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X is positively related to 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X and Y are independent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91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Other variables not shown are held constant</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188.</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graph with "crop yield" on the vertical axis and "rainfall" on the horizontal axis, the vertical intercept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4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Steepness or flatness of the graph</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378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rainfall when "crop yield" is zero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78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crop yield when "rainfall" is zero</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393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Total crop yield during a given period of time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189.</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indicates an inverse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9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-3 + 5x</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06"/>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6.2x</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9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7 - 0.9x</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61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-50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190.</w:t>
            </w:r>
          </w:p>
        </w:tc>
        <w:tc>
          <w:tcPr>
            <w:tcW w:w="4800" w:type="pct"/>
          </w:tcPr>
          <w:p w:rsidR="006A2201" w:rsidRDefault="006A2201">
            <w:pPr>
              <w:keepNext/>
              <w:keepLines/>
            </w:pPr>
            <w:r>
              <w:rPr>
                <w:rFonts w:ascii="Arial Unicode MS" w:eastAsia="Arial Unicode MS" w:hAnsi="Arial Unicode MS" w:cs="Arial Unicode MS"/>
                <w:color w:val="000000"/>
                <w:sz w:val="20"/>
                <w:szCs w:val="20"/>
              </w:rPr>
              <w:t>Which of the following suggests a direct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3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-2 coupled with a change in x = -4</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430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2 coupled with a change in x = 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37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-1 coupled with a change in x = 4</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448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6 coupled with a change in x = -11</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191.</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4PRINT.png" o:spid="_x0000_i1057"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Y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5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Negatively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directly related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9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Independently related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192.</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_x0000_i1058"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Z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5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6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Negatively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Independent</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Nonlinearly related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193.</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6PRINT.png" o:spid="_x0000_i1059" type="#_x0000_t75" style="width:186.75pt;height:174.75pt;visibility:visible">
                  <v:imagedata r:id="rId3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following table which shows the quantities of corn demanded at various levels of corn price (hypothetical data).</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8PRINT.png" o:spid="_x0000_i1060" type="#_x0000_t75" style="width:240.75pt;height:77.25pt;visibility:visible">
                  <v:imagedata r:id="rId3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curve in the graph shown above best represents the data in the table?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194.</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9PRINT.png" o:spid="_x0000_i1061" type="#_x0000_t75" style="width:186.75pt;height:174.75pt;visibility:visible">
                  <v:imagedata r:id="rId3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curve shows a direct relationship between price and quantity?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195.</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0PRINT.png" o:spid="_x0000_i1062" type="#_x0000_t75" style="width:186.75pt;height:174.75pt;visibility:visible">
                  <v:imagedata r:id="rId3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From the economists' perspective, which is the independent variable and which is the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33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is the independent variable and quantity demanded is the 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733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is the dependent variable and quantity demanded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40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price and quantity demanded are independent variables</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24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price and quantity demanded are dependent variables</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196.</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2PRINT.png" o:spid="_x0000_i1063"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In line (2) on the above graph, the variables x and y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Nonlinearly related</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3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Directly related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25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correlated</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4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Inversely related</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197.</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3PRINT.png" o:spid="_x0000_i1064"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line (2)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12</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18</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590"/>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Infinite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198.</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_x0000_i1065"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line (1)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+ 2x</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9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.5x</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3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x = 8 + .5y</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82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8 - 2x</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199.</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_x0000_i1066"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of line (3)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16</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06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24/16 or 1.5</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24</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201"/>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-24/16 or -1.5</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200.</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linear relation is described by the equation was C = 35 - 5D, then the vertical intercept of the graph (where C is on the vertical axis)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35</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78"/>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94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known</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201.</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you knew that the vertical intercept for a straight line was 15, that the slope was -.5, and that the independent variable had a value of 8, the value of the dependent variable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9</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11</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202.</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you knew that the vertical intercept for a straight line was 150 and that the slope of the line was 4, then the dependent variable would be 250 when the value of the independent variable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15</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25</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30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203.</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5PRINT.png" o:spid="_x0000_i1067" type="#_x0000_t75" style="width:180.75pt;height:174.75pt;visibility:visible">
                  <v:imagedata r:id="rId3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A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67"/>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204.</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6PRINT.png" o:spid="_x0000_i1068" type="#_x0000_t75" style="width:180.75pt;height:174.75pt;visibility:visible">
                  <v:imagedata r:id="rId3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B is:</w: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0.5</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6</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79"/>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205.</w:t>
            </w:r>
          </w:p>
        </w:tc>
        <w:tc>
          <w:tcPr>
            <w:tcW w:w="4800" w:type="pct"/>
          </w:tcPr>
          <w:p w:rsidR="006A2201" w:rsidRDefault="006A2201">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7PRINT.png" o:spid="_x0000_i1069" type="#_x0000_t75" style="width:180.75pt;height:174.75pt;visibility:visible">
                  <v:imagedata r:id="rId3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tangent line at various points on the curve as the value of X increases (i.e., as we move to the right along the curve) is: (confusing)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5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in algebraic value</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2624"/>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in algebraic value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35"/>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Becoming more positive</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211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Becoming less negative</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206.</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you knew that the intercept for a straight line was 12, and that if the value of the independent variable was 3 the value of the dependent variable would be 18, then the slope of the line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1</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1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207.</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linear equation relating income and consumption, you know that the intercept is $1,000 and the slope of the line is .4. If income is $20,000, then consumption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A. </w:t>
                  </w:r>
                </w:p>
              </w:tc>
              <w:tc>
                <w:tcPr>
                  <w:tcW w:w="0" w:type="auto"/>
                </w:tcPr>
                <w:p w:rsidR="006A2201" w:rsidRDefault="006A2201">
                  <w:pPr>
                    <w:keepNext/>
                    <w:keepLines/>
                  </w:pPr>
                  <w:r>
                    <w:rPr>
                      <w:rFonts w:ascii="Arial Unicode MS" w:eastAsia="Arial Unicode MS" w:hAnsi="Arial Unicode MS" w:cs="Arial Unicode MS"/>
                      <w:color w:val="000000"/>
                      <w:sz w:val="20"/>
                      <w:szCs w:val="20"/>
                    </w:rPr>
                    <w:t>$8,000</w:t>
                  </w:r>
                </w:p>
              </w:tc>
            </w:tr>
          </w:tbl>
          <w:p w:rsidR="006A2201" w:rsidRDefault="006A2201">
            <w:pPr>
              <w:keepNext/>
              <w:keepLines/>
              <w:rPr>
                <w:sz w:val="2"/>
                <w:szCs w:val="2"/>
              </w:rPr>
            </w:pPr>
          </w:p>
          <w:tbl>
            <w:tblPr>
              <w:tblW w:w="0" w:type="auto"/>
              <w:tblCellMar>
                <w:left w:w="0" w:type="dxa"/>
                <w:right w:w="0" w:type="dxa"/>
              </w:tblCellMar>
              <w:tblLook w:val="0000"/>
            </w:tblPr>
            <w:tblGrid>
              <w:gridCol w:w="245"/>
              <w:gridCol w:w="612"/>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B. </w:t>
                  </w:r>
                </w:p>
              </w:tc>
              <w:tc>
                <w:tcPr>
                  <w:tcW w:w="0" w:type="auto"/>
                </w:tcPr>
                <w:p w:rsidR="006A2201" w:rsidRDefault="006A2201">
                  <w:pPr>
                    <w:keepNext/>
                    <w:keepLines/>
                  </w:pPr>
                  <w:r>
                    <w:rPr>
                      <w:rFonts w:ascii="Arial Unicode MS" w:eastAsia="Arial Unicode MS" w:hAnsi="Arial Unicode MS" w:cs="Arial Unicode MS"/>
                      <w:color w:val="000000"/>
                      <w:sz w:val="20"/>
                      <w:szCs w:val="20"/>
                    </w:rPr>
                    <w:t>$9,000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C.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$10,000</w:t>
                  </w:r>
                </w:p>
              </w:tc>
            </w:tr>
          </w:tbl>
          <w:p w:rsidR="006A2201" w:rsidRDefault="006A2201">
            <w:pPr>
              <w:keepNext/>
              <w:keepLines/>
              <w:rPr>
                <w:sz w:val="2"/>
                <w:szCs w:val="2"/>
              </w:rPr>
            </w:pPr>
          </w:p>
          <w:tbl>
            <w:tblPr>
              <w:tblW w:w="0" w:type="auto"/>
              <w:tblCellMar>
                <w:left w:w="0" w:type="dxa"/>
                <w:right w:w="0" w:type="dxa"/>
              </w:tblCellMar>
              <w:tblLook w:val="0000"/>
            </w:tblPr>
            <w:tblGrid>
              <w:gridCol w:w="256"/>
              <w:gridCol w:w="723"/>
            </w:tblGrid>
            <w:tr w:rsidR="006A2201">
              <w:tc>
                <w:tcPr>
                  <w:tcW w:w="0" w:type="auto"/>
                </w:tcPr>
                <w:p w:rsidR="006A2201" w:rsidRDefault="006A2201">
                  <w:pPr>
                    <w:keepNext/>
                    <w:keepLines/>
                  </w:pPr>
                  <w:r>
                    <w:rPr>
                      <w:rFonts w:ascii="Arial Unicode MS" w:eastAsia="Arial Unicode MS" w:hAnsi="Arial Unicode MS" w:cs="Arial Unicode MS"/>
                      <w:color w:val="000000"/>
                      <w:sz w:val="20"/>
                      <w:szCs w:val="20"/>
                    </w:rPr>
                    <w:t>D. </w:t>
                  </w:r>
                </w:p>
              </w:tc>
              <w:tc>
                <w:tcPr>
                  <w:tcW w:w="0" w:type="auto"/>
                </w:tcPr>
                <w:p w:rsidR="006A2201" w:rsidRDefault="006A2201">
                  <w:pPr>
                    <w:keepNext/>
                    <w:keepLines/>
                  </w:pPr>
                  <w:r>
                    <w:rPr>
                      <w:rFonts w:ascii="Arial Unicode MS" w:eastAsia="Arial Unicode MS" w:hAnsi="Arial Unicode MS" w:cs="Arial Unicode MS"/>
                      <w:color w:val="000000"/>
                      <w:sz w:val="20"/>
                      <w:szCs w:val="20"/>
                    </w:rPr>
                    <w:t>$11,000</w:t>
                  </w:r>
                </w:p>
              </w:tc>
            </w:tr>
          </w:tbl>
          <w:p w:rsidR="006A2201" w:rsidRDefault="006A2201"/>
        </w:tc>
      </w:tr>
    </w:tbl>
    <w:p w:rsidR="006A2201" w:rsidRDefault="006A2201">
      <w:pPr>
        <w:keepLines/>
      </w:pPr>
      <w:r>
        <w:rPr>
          <w:rFonts w:ascii="Arial Unicode MS" w:eastAsia="Arial Unicode MS" w:hAnsi="Arial Unicode MS"/>
          <w:color w:val="000000"/>
          <w:sz w:val="18"/>
          <w:szCs w:val="18"/>
        </w:rPr>
        <w:t> </w:t>
      </w:r>
    </w:p>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208.</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two sets of data are inversely related, they will appear on a graph as an upward-sloping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209.</w:t>
            </w:r>
          </w:p>
        </w:tc>
        <w:tc>
          <w:tcPr>
            <w:tcW w:w="4800" w:type="pct"/>
          </w:tcPr>
          <w:p w:rsidR="006A2201" w:rsidRDefault="006A2201">
            <w:pPr>
              <w:keepNext/>
              <w:keepLines/>
            </w:pPr>
            <w:r>
              <w:rPr>
                <w:rFonts w:ascii="Arial Unicode MS" w:eastAsia="Arial Unicode MS" w:hAnsi="Arial Unicode MS" w:cs="Arial Unicode MS"/>
                <w:color w:val="000000"/>
                <w:sz w:val="20"/>
                <w:szCs w:val="20"/>
              </w:rPr>
              <w:t>If A is the dependent variable and B is the independent variable, then a change in A results in a change in B.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210.</w:t>
            </w:r>
          </w:p>
        </w:tc>
        <w:tc>
          <w:tcPr>
            <w:tcW w:w="4800" w:type="pct"/>
          </w:tcPr>
          <w:p w:rsidR="006A2201" w:rsidRDefault="006A2201">
            <w:pPr>
              <w:keepNext/>
              <w:keepLines/>
            </w:pPr>
            <w:r>
              <w:rPr>
                <w:rFonts w:ascii="Arial Unicode MS" w:eastAsia="Arial Unicode MS" w:hAnsi="Arial Unicode MS" w:cs="Arial Unicode MS"/>
                <w:color w:val="000000"/>
                <w:sz w:val="20"/>
                <w:szCs w:val="20"/>
              </w:rPr>
              <w:t xml:space="preserve">A </w:t>
            </w:r>
            <w:r>
              <w:rPr>
                <w:rFonts w:ascii="Arial Unicode MS" w:eastAsia="Arial Unicode MS" w:hAnsi="Arial Unicode MS" w:cs="Arial Unicode MS"/>
                <w:i/>
                <w:iCs/>
                <w:color w:val="000000"/>
                <w:sz w:val="20"/>
                <w:szCs w:val="20"/>
              </w:rPr>
              <w:t>linear</w:t>
            </w:r>
            <w:r>
              <w:rPr>
                <w:rFonts w:ascii="Arial Unicode MS" w:eastAsia="Arial Unicode MS" w:hAnsi="Arial Unicode MS" w:cs="Arial Unicode MS"/>
                <w:color w:val="000000"/>
                <w:sz w:val="20"/>
                <w:szCs w:val="20"/>
              </w:rPr>
              <w:t xml:space="preserve"> relationship only refers to one whose graph is either vertical or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211.</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graphing a relationship between two variables, economists always follow the mathematical convention. Thus, if price is the independent variable then it is measured on the horizontal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212.</w:t>
            </w:r>
          </w:p>
        </w:tc>
        <w:tc>
          <w:tcPr>
            <w:tcW w:w="4800" w:type="pct"/>
          </w:tcPr>
          <w:p w:rsidR="006A2201" w:rsidRDefault="006A2201">
            <w:pPr>
              <w:keepNext/>
              <w:keepLines/>
            </w:pPr>
            <w:r>
              <w:rPr>
                <w:rFonts w:ascii="Arial Unicode MS" w:eastAsia="Arial Unicode MS" w:hAnsi="Arial Unicode MS" w:cs="Arial Unicode MS"/>
                <w:color w:val="000000"/>
                <w:sz w:val="20"/>
                <w:szCs w:val="20"/>
              </w:rPr>
              <w:t>An assumption is usually made in a two-axes (or two-dimensional) graph that, aside from the two variables under study, the influence of all other variables or factors is assumed to be constant.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213.</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slope of a graph measures the rate of change in one variable as the other variable changes.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214.</w:t>
            </w:r>
          </w:p>
        </w:tc>
        <w:tc>
          <w:tcPr>
            <w:tcW w:w="4800" w:type="pct"/>
          </w:tcPr>
          <w:p w:rsidR="006A2201" w:rsidRDefault="006A2201">
            <w:pPr>
              <w:keepNext/>
              <w:keepLines/>
            </w:pPr>
            <w:r>
              <w:rPr>
                <w:rFonts w:ascii="Arial Unicode MS" w:eastAsia="Arial Unicode MS" w:hAnsi="Arial Unicode MS" w:cs="Arial Unicode MS"/>
                <w:color w:val="000000"/>
                <w:sz w:val="20"/>
                <w:szCs w:val="20"/>
              </w:rPr>
              <w:t>The slope of a graph relating two variables is -5. This indicates that as one variable decreases, the other variable also decreases.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215.</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the graph for the linear equation S = 15 - 5T, with T on the horizontal axis, the vertical intercept of the graph is -5.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6A2201">
        <w:tc>
          <w:tcPr>
            <w:tcW w:w="200" w:type="pct"/>
          </w:tcPr>
          <w:p w:rsidR="006A2201" w:rsidRDefault="006A2201">
            <w:pPr>
              <w:keepNext/>
              <w:keepLines/>
            </w:pPr>
            <w:r>
              <w:rPr>
                <w:rFonts w:ascii="Arial Unicode MS" w:eastAsia="Arial Unicode MS" w:hAnsi="Arial Unicode MS" w:cs="Arial Unicode MS"/>
                <w:color w:val="000000"/>
                <w:sz w:val="20"/>
                <w:szCs w:val="20"/>
              </w:rPr>
              <w:t>216.</w:t>
            </w:r>
          </w:p>
        </w:tc>
        <w:tc>
          <w:tcPr>
            <w:tcW w:w="4800" w:type="pct"/>
          </w:tcPr>
          <w:p w:rsidR="006A2201" w:rsidRDefault="006A2201">
            <w:pPr>
              <w:keepNext/>
              <w:keepLines/>
            </w:pPr>
            <w:r>
              <w:rPr>
                <w:rFonts w:ascii="Arial Unicode MS" w:eastAsia="Arial Unicode MS" w:hAnsi="Arial Unicode MS" w:cs="Arial Unicode MS"/>
                <w:color w:val="000000"/>
                <w:sz w:val="20"/>
                <w:szCs w:val="20"/>
              </w:rPr>
              <w:t>In a curved graph that is dome-shaped, the tangent line at it maximum or highest point has an infinite slope.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6A2201" w:rsidRDefault="006A2201">
      <w:pPr>
        <w:keepLines/>
      </w:pPr>
      <w:r>
        <w:rPr>
          <w:rFonts w:ascii="Arial Unicode MS" w:eastAsia="Arial Unicode MS" w:hAnsi="Arial Unicode MS"/>
          <w:color w:val="000000"/>
          <w:sz w:val="18"/>
          <w:szCs w:val="18"/>
        </w:rPr>
        <w:t> </w:t>
      </w:r>
    </w:p>
    <w:p w:rsidR="006A2201" w:rsidRDefault="006A2201">
      <w:pPr>
        <w:jc w:val="center"/>
      </w:pPr>
      <w:r>
        <w:rPr>
          <w:rFonts w:ascii="Times,Times New Roman,Times-Rom" w:hAnsi="Times,Times New Roman,Times-Rom" w:cs="Times,Times New Roman,Times-Rom"/>
          <w:color w:val="000000"/>
          <w:sz w:val="18"/>
          <w:szCs w:val="18"/>
        </w:rPr>
        <w:br/>
      </w:r>
      <w:r>
        <w:br w:type="page"/>
      </w:r>
      <w:r>
        <w:rPr>
          <w:rFonts w:ascii="Arial Unicode MS" w:eastAsia="Arial Unicode MS" w:hAnsi="Arial Unicode MS" w:cs="Arial Unicode MS"/>
          <w:color w:val="000000"/>
          <w:sz w:val="28"/>
          <w:szCs w:val="28"/>
        </w:rPr>
        <w:t xml:space="preserve">Chapter 01 </w:t>
      </w:r>
      <w:r>
        <w:rPr>
          <w:rFonts w:ascii="Arial Unicode MS" w:eastAsia="Arial Unicode MS" w:hAnsi="Arial Unicode MS" w:cs="Arial Unicode MS"/>
          <w:color w:val="000000"/>
          <w:sz w:val="28"/>
        </w:rPr>
        <w:t>Limits, Alternatives, and Choices</w:t>
      </w:r>
      <w:r>
        <w:rPr>
          <w:rFonts w:ascii="Arial Unicode MS" w:eastAsia="Arial Unicode MS" w:hAnsi="Arial Unicode MS" w:cs="Arial Unicode MS"/>
          <w:color w:val="000000"/>
          <w:sz w:val="28"/>
          <w:szCs w:val="28"/>
        </w:rPr>
        <w:t xml:space="preserve"> </w:t>
      </w:r>
      <w:r>
        <w:rPr>
          <w:rFonts w:ascii="Arial Unicode MS" w:eastAsia="Arial Unicode MS" w:hAnsi="Arial Unicode MS" w:cs="Arial Unicode MS"/>
          <w:color w:val="FF0000"/>
          <w:sz w:val="28"/>
          <w:szCs w:val="28"/>
        </w:rPr>
        <w:t>Answer Key</w:t>
      </w:r>
      <w:r>
        <w:rPr>
          <w:rFonts w:ascii="Arial Unicode MS" w:eastAsia="Arial Unicode MS" w:hAnsi="Arial Unicode MS"/>
          <w:color w:val="000000"/>
          <w:sz w:val="28"/>
          <w:szCs w:val="28"/>
        </w:rPr>
        <w:br/>
      </w:r>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Economics is a social science that studies how individuals, institutions, and society may: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Expand the amount of resources available to them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 a minimum level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6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Best use resources to maximize satisfaction of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amount of goods and services they need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basic truth that underlies the study of economics is the fact that we all face: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Death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Taxes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8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Risk</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Scarcity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recurring theme in economics is that people: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unlimited resources, but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 increase resources by limiting their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limited economic wants and limited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unlimited economic wants, but limited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 a consequence of the problem of scarcity: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is never enough of anything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3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Individuals have to make choices from among alternatives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3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Only some people can "have it all"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Things which are plentiful have relatively high prices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What does "there is no such thing as a free lunch" mean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scarce resources are used up to provide "freebies" and giveaways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sometimes people may take friends out to lunch and pay for them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all items in the lunch menu have specific prices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products only have value because people are willing to pay for them</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idea in economics that "there is no free lunch"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1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Businesses would go bankrupt if they offered free lunches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2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thought of a free lunch is often better than the reality of consuming it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7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are opportunity costs involved even in free lunches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5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Free lunches used by businesses to attract customers is an inefficient marketing ploy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opportunity cost of doing or getting something is best and fully defined as: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4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difference between the marginal cost and benefit of doing something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materials used in doing or getting something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2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value of the best alternative that is given up in order to do or get something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money spent in doing or getting something</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analysis assumes "purposeful behavior", which means that people will pursue decisions or actions: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4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will increase their well-being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based on full or complete information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With minimal consideration for their emotions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Without any logical faults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analyzing human decision and action, economists assume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3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Scarcity is more important than choice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are more important than benefits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08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People's behavior reflects rational self-interest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8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There are scarce resources in the economy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notion of "purposeful behavior" in the economic perspective suggests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will tend to stick with a particular choice for a long period of time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analysis will provide people with a single "right" way to behave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5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Economists do not believe that people can sometimes behave impulsively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94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person's choice may differ from another's if their circumstances and information differ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When studying human behavior, economists assume rational self-interest. This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1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make decisions based on some desired outcome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3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are quite selfish, and are not concerned about others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always make the right decisions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have all the information they need to make a decision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w:t>
            </w:r>
          </w:p>
        </w:tc>
        <w:tc>
          <w:tcPr>
            <w:tcW w:w="4650" w:type="pct"/>
          </w:tcPr>
          <w:p w:rsidR="006A2201" w:rsidRDefault="006A2201">
            <w:pPr>
              <w:keepNext/>
              <w:keepLines/>
            </w:pPr>
            <w:r>
              <w:rPr>
                <w:rFonts w:ascii="Arial Unicode MS" w:eastAsia="Arial Unicode MS" w:hAnsi="Arial Unicode MS" w:cs="Arial Unicode MS"/>
                <w:color w:val="000000"/>
                <w:sz w:val="20"/>
                <w:szCs w:val="20"/>
              </w:rPr>
              <w:t>Lauren makes $150 a day as a bank clerk. She takes two days off work without pay, to fly to another city to attend the concert of her favorite band. The cost of transportation and lodging for the trip is $250. The cost of the concert ticket is $50. The opportunity cost of Lauren's decision to attend the concert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$600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$450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$250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When a state government chooses to build more roads, the resources used are no longer available for public education programs. This dilemma illustrates the concept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Production expenses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9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Unemployment issues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Unintended consequences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opportunity cost of constructing a new public highway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cost of hiring contractors and construction workers for the new highway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02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of other goods and services that are sacrificed in order to construct the new highway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Expected cost of constructing the new highway in a future year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of shorter driving times and distances when the new highway is completed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After graduating from high school, Adam is thinking about going to college. The college tuition is $15,000 a year. Instead of going to college, Adam could take a full-time job that pays $25,000. What is Adam's opportunity cost of attending college for one year?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$15,000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$25,000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$40,000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opportunity cost to a consumer who smokes cigarettes consists of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imposed on others who inhale second-hand smoke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98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Products that the consumer could have bought instead of cigarettes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2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cigarette-taxes paid by this consumer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complementary products such as lighters, ashtrays, and cigarette holders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economic perspective focuses largely on marginal analysis, which means analyzing: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Peripheral elements of a given issue or action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minor aspects of a given issue or decision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5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changes in the situation that would result from a given action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Emotional and psychological facets of a given action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the best synonym for "marginal"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Scarce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Additional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Basic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Minor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another way of saying "marginal benefits of an action"?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Benefits given up, once the action is taken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Unintended gains from taking the action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4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Benefits accruing to others, as a result of one's action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Extra benefits resulting from the action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w:t>
            </w:r>
          </w:p>
        </w:tc>
        <w:tc>
          <w:tcPr>
            <w:tcW w:w="4650" w:type="pct"/>
          </w:tcPr>
          <w:p w:rsidR="006A2201" w:rsidRDefault="006A2201">
            <w:pPr>
              <w:keepNext/>
              <w:keepLines/>
            </w:pPr>
            <w:r>
              <w:rPr>
                <w:rFonts w:ascii="Arial Unicode MS" w:eastAsia="Arial Unicode MS" w:hAnsi="Arial Unicode MS" w:cs="Arial Unicode MS"/>
                <w:color w:val="000000"/>
                <w:sz w:val="20"/>
                <w:szCs w:val="20"/>
              </w:rPr>
              <w:t>Mia wants to buy a book. The economic perspective suggests that Mia will buy the book if: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She has enough money to pay for the marginal cost of the book</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benefit of the book is a positive value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cost of the book is greater than its marginal benefit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0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marginal benefit of the book is greater than its marginal cost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w:t>
            </w:r>
          </w:p>
        </w:tc>
        <w:tc>
          <w:tcPr>
            <w:tcW w:w="4650" w:type="pct"/>
          </w:tcPr>
          <w:p w:rsidR="006A2201" w:rsidRDefault="006A2201">
            <w:pPr>
              <w:keepNext/>
              <w:keepLines/>
            </w:pPr>
            <w:r>
              <w:rPr>
                <w:rFonts w:ascii="Arial Unicode MS" w:eastAsia="Arial Unicode MS" w:hAnsi="Arial Unicode MS" w:cs="Arial Unicode MS"/>
                <w:color w:val="000000"/>
                <w:sz w:val="20"/>
                <w:szCs w:val="20"/>
              </w:rPr>
              <w:t>From an economic perspective, when a consumer decides to buy more life insurance, the consumer has most likely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more insurance coverage is negative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more insurance coverage is greater than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87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more insurance coverage is greater than the marginal cost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8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more insurance coverage is equal to the payment for the extra coverage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22.</w:t>
            </w:r>
          </w:p>
        </w:tc>
        <w:tc>
          <w:tcPr>
            <w:tcW w:w="4650" w:type="pct"/>
          </w:tcPr>
          <w:p w:rsidR="006A2201" w:rsidRDefault="006A2201">
            <w:pPr>
              <w:keepNext/>
              <w:keepLines/>
            </w:pPr>
            <w:r>
              <w:rPr>
                <w:rFonts w:ascii="Arial Unicode MS" w:eastAsia="Arial Unicode MS" w:hAnsi="Arial Unicode MS" w:cs="Arial Unicode MS"/>
                <w:color w:val="000000"/>
                <w:sz w:val="20"/>
                <w:szCs w:val="20"/>
              </w:rPr>
              <w:t>From an economic perspective, when a student decides to go to the movies instead of studying for a test, it indicates that in the student's thinking the marginal: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 of studying is greater than the marginal cost of studying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30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going to the movies is less than the marginal benefit of going to the movies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Benefit of studying are greater than the marginal benefit of going to the movies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 of going to the movies is greater than the marginal cost of studying</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23.</w:t>
            </w:r>
          </w:p>
        </w:tc>
        <w:tc>
          <w:tcPr>
            <w:tcW w:w="4650" w:type="pct"/>
          </w:tcPr>
          <w:p w:rsidR="006A2201" w:rsidRDefault="006A2201">
            <w:pPr>
              <w:keepNext/>
              <w:keepLines/>
            </w:pPr>
            <w:r>
              <w:rPr>
                <w:rFonts w:ascii="Arial Unicode MS" w:eastAsia="Arial Unicode MS" w:hAnsi="Arial Unicode MS" w:cs="Arial Unicode MS"/>
                <w:color w:val="000000"/>
                <w:sz w:val="20"/>
                <w:szCs w:val="20"/>
              </w:rPr>
              <w:t>From an economic perspective, when consumers leave a fast-food restaurant because the lines to be served are too long, they have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waiting is less than the marginal benefit of being served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6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waiting is greater than the marginal benefit of being served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Management is exhibiting irrational behavior by not maximizing profits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8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Management is making an assumption that other things are equal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24.</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What is the best economic explanation for why a person would drop out of college to take a job or start a business?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he has a good idea for starting a business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0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he has to pay a higher tuition to attend college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0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expected future benefits from starting a business now are greater than the costs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opportunity cost of starting a business is high now, but will be low later in life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25.</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What is a major opportunity cost of going to college on a full-time basis?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cost of transportation to college instead of to a job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cost of living expenses (room and board) to attend college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9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foregone income that could be earned working full-time job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greater income that will be earned from having a college degree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26.</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process of observing real-world behavior, developing hypotheses, testing them against facts, then using the results to construct theories is called: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4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estimation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9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scientific method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analysis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Normative analysis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27.</w:t>
            </w:r>
          </w:p>
        </w:tc>
        <w:tc>
          <w:tcPr>
            <w:tcW w:w="4650" w:type="pct"/>
          </w:tcPr>
          <w:p w:rsidR="006A2201" w:rsidRDefault="006A2201">
            <w:pPr>
              <w:keepNext/>
              <w:keepLines/>
            </w:pPr>
            <w:r>
              <w:rPr>
                <w:rFonts w:ascii="Arial Unicode MS" w:eastAsia="Arial Unicode MS" w:hAnsi="Arial Unicode MS" w:cs="Arial Unicode MS"/>
                <w:color w:val="000000"/>
                <w:sz w:val="20"/>
                <w:szCs w:val="20"/>
              </w:rPr>
              <w:t>An economic model is a purposeful simplification of reality, whose function includes: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Understanding the full complexity of the real world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9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Predicting the behavior of each and every individual or organization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6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Analyzing the behavior of a typical or average consumer or firm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8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Forecasting economic random events with a high level of accuracy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28.</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economic principle that "unemployment rate will tend to increase as the economy moves into a recession"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normative statement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assumption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generalization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29.</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models do not reflect the full complexity of reality, but instead are based 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Simplifications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Tradeoffs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Value judgments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Predictions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role of an assumption in an economic theory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05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 realism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Prove the theory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Cover special cases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42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Simplify the complex reality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31.</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is employed in economic analysis, in order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State economic goals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Simplify the complex world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6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Evaluate an economic system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Approximate real-world conditions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32.</w:t>
            </w:r>
          </w:p>
        </w:tc>
        <w:tc>
          <w:tcPr>
            <w:tcW w:w="4650" w:type="pct"/>
          </w:tcPr>
          <w:p w:rsidR="006A2201" w:rsidRDefault="006A2201">
            <w:pPr>
              <w:keepNext/>
              <w:keepLines/>
            </w:pPr>
            <w:r>
              <w:rPr>
                <w:rFonts w:ascii="Arial Unicode MS" w:eastAsia="Arial Unicode MS" w:hAnsi="Arial Unicode MS" w:cs="Arial Unicode MS"/>
                <w:color w:val="000000"/>
                <w:sz w:val="20"/>
                <w:szCs w:val="20"/>
              </w:rPr>
              <w:t>Another way of saying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Other things equal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general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5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reality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Because of this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33.</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The purpose of 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used in economic analysis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Avoid making normative statements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Distinguish macroeconomics from microeconomics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Make sure that all relevant factors are considered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8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Focus on the effect of a single factor on a certain variable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34.</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Economists have difficulty applying the scientific method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Economics has a short history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scientific method does not really apply to economics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5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 are the focus of economics, and their behavior is highly predictable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4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Controlled laboratory experiments in economics are often not feasible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35.</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illustrates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70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Should the salaries of financial executives be regulated by the government?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7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Are increasing wage demands by workers contributing to price inflation?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least costly way to produce automobiles and trucks in the United States?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introduction of a new computer chip change the demand for computers?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36.</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exemplifies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current national rate of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economy experiencing a decline in the rate of inflation?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75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a new type of electronic reader or tablet increase the number of buyers?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aggregate output in the economy greater this year than last year?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37.</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question is an example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the level of industrial concentration in the U.S. automobile industry?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6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economic incentives can be used to reduce the cost of health care in the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1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policies would be recommended for stimulating national economic growth?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market conditions are expected for milk in the nation this year?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38.</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question is an example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0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should the Federal government do to reduce the trade deficit with Japan?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38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merger of two airlines likely lead to higher cost of air travel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8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factors are contributing to the steep rise in the federal government's total debt?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Will the inflation rate remain relatively stable this year?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39.</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question is an illustration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3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volume of wine produced in one year dependent upon the price of wine?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Does government spending influence interest rates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the purchasing power of the dollar higher or lower today than it was in 2008?</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2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Which economic system is better for consumers and firms?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40.</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question is an illustration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corporation unresponsive to the demands of its customers?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6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consumer boycott an effective means of reducing a product's price?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54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How will the government's budget deficit be affected by public infrastructure projects?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9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Are oil companies ripping off consumers by charging exorbitantly high prices for gasoline?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41.</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6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Federal budget deficit rose by 120 billion dollars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unemployment rate is expected to fall next month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3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trade surplus of 200 billion dollars should be our policy goal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federal funds rate was reduced by half a percentage point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42.</w:t>
            </w:r>
          </w:p>
        </w:tc>
        <w:tc>
          <w:tcPr>
            <w:tcW w:w="4650" w:type="pct"/>
          </w:tcPr>
          <w:p w:rsidR="006A2201" w:rsidRDefault="006A2201">
            <w:pPr>
              <w:keepNext/>
              <w:keepLines/>
            </w:pPr>
            <w:r>
              <w:rPr>
                <w:rFonts w:ascii="Arial Unicode MS" w:eastAsia="Arial Unicode MS" w:hAnsi="Arial Unicode MS" w:cs="Arial Unicode MS"/>
                <w:color w:val="000000"/>
                <w:sz w:val="20"/>
                <w:szCs w:val="20"/>
              </w:rPr>
              <w:t>Matt observes that "there is a high correlation between educational attainment and the level of income." Jean concurs and adds that "high school graduates should all proceed to college."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Matt's and Jean's statements are positive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Matt's and Jean's statements are normative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Matt's statement is normative while Jean's statement is positive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60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Matt's statement is positive while Jean's statement is normative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43.</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statement in a newspaper that "consumer prices rose last month by 1 percent, and if this trend continues, the annual rate of inflation will be 12 percent for the year"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normative economic statement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7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positive economic statement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Microeconomic analysis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Rational self-interest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44.</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81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Government must maintain the current level of defense spending to keep the nation safe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minimum wage should be increased to give people a decent wage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Americans should buy American products in order to boost the national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50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Stock prices rose to a new record last month for the fourth month in a row</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45.</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poverty rate hit a new high last year and income distribution also worsened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Health care accounts for roughly a third of total spending in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50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government needs to revamp the Social Security program to make it sustainable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76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Retail sales are expected to continue on their downward trend in the next three quarters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46.</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one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unemployment rate fell for the fourth straight month, reflecting the effects from stronger economic growth in the second quarter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worsening balance of trade must be corrected if this nation is to remain competitive in the world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Consumer prices are rising at a faster rate than in past months, indicating a renewal of inflationary pressures on the economy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help balance the Federal budget, Congress increased the tax on gasoline to its highest level in the past ten years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economizing problem for individuals is a consequence of the fact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means or incomes are greater than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3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wants are greater than economic means or incomes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 economics is more important than normative economics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Normative economics is more important than positive economics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48.</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statements regarding people's wants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3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Over time, people's wants tend to be stable and constant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people consume more products, their wants will be reduced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6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Intangible serves, like tangible goods, may satisfy people's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20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People's wants do not include their basic needs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49.</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budget line is a graph that shows the various combinations of two products that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9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Consumer can buy with a given amount of money income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Business firm can produce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Household can produce with a given amount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Nation can trade with another nation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50.</w:t>
            </w:r>
          </w:p>
        </w:tc>
        <w:tc>
          <w:tcPr>
            <w:tcW w:w="465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ratio of the price of good X to the price of good 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Intercept on the Y axis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Intercept on the X axis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9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Size of the shift in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0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Slope of the budget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51.</w:t>
            </w:r>
          </w:p>
        </w:tc>
        <w:tc>
          <w:tcPr>
            <w:tcW w:w="465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Y-intercept of the budget line in this case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dollar amount of budget that the consumers has for good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that the consumer has to pay for each unit of good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88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Quantity of good Y that the consumer would want to buy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52.</w:t>
            </w:r>
          </w:p>
        </w:tc>
        <w:tc>
          <w:tcPr>
            <w:tcW w:w="4650" w:type="pct"/>
          </w:tcPr>
          <w:p w:rsidR="006A2201" w:rsidRDefault="006A2201">
            <w:pPr>
              <w:keepNext/>
              <w:keepLines/>
            </w:pPr>
            <w:r>
              <w:rPr>
                <w:rFonts w:ascii="Arial Unicode MS" w:eastAsia="Arial Unicode MS" w:hAnsi="Arial Unicode MS" w:cs="Arial Unicode MS"/>
                <w:color w:val="000000"/>
                <w:sz w:val="20"/>
                <w:szCs w:val="20"/>
              </w:rPr>
              <w:t>Suppose that a consumer purchases just two goods, X and Y. The slope of the budget line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4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of good Y in terms of good X given up for each unit of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2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Opportunity cost of good X in terms of good Y given up for each unit of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8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8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quantity of good X that the consumer could buy with a given budget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53.</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point or product-combination to the left of and inside a budget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76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attainable, but a combination or point to the right of the line is unattainable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7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unattainable, but a combination or point to the right of the line is attainable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more than a combination or point on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more than a combination or point outside the budget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54.</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spends a given budget on only two goods, and that the prices of the two goods are constant. The budget line in this case would: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1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Definitely be a straight downward-sloping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6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Possibly be a straight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 a curved graph bowed outwards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7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 a curved bell-shaped graph</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spent all of her budget on just apples or just bananas, how many apples or bananas maximum would she be able to buy?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12 apples or 8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 apples or 12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16 apples or 12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9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 apples or 16 bananas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56.</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What is the slope of the budget line, if the quantity of apples were measured on the horizontal axis and bananas on the vertical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-0.8</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-1.6</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57.</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decides to buy 4 apples, how many bananas can she also buy with the remainder of her budget?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9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6 bananas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0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bananas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58.</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one more apple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0.5 of a banana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0.8 of a banana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banana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bananas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59.</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two bananas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apple.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1.5 apples.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0.5 apple.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0.75 apple.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60.</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purchases only two products and there is a decrease in the consumer's income. The prices of the two products stay constant. The decrease in income will result in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1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 of the budget line inward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 of the budget line outward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6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decrease in the slope of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slope of the budget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Assume that a consumer purchases only two products. Suppose that the consumer's money income doubles, and the prices of the two products also double. These changes in income and prices will result in: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6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shift of the budget line inward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shift of the budget line outward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54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 change in the budget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slope of the budget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62.</w:t>
            </w:r>
          </w:p>
        </w:tc>
        <w:tc>
          <w:tcPr>
            <w:tcW w:w="4650" w:type="pct"/>
          </w:tcPr>
          <w:p w:rsidR="006A2201" w:rsidRDefault="006A2201">
            <w:pPr>
              <w:keepNext/>
              <w:keepLines/>
            </w:pPr>
            <w:r>
              <w:rPr>
                <w:rFonts w:ascii="Arial Unicode MS" w:eastAsia="Arial Unicode MS" w:hAnsi="Arial Unicode MS" w:cs="Arial Unicode MS"/>
                <w:color w:val="000000"/>
                <w:sz w:val="20"/>
                <w:szCs w:val="20"/>
              </w:rPr>
              <w:t>One major part of the opportunity costs of one's decision to go to college after high-school graduation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Additional income that one can get if one had a college degree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Education that one gets while in college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High-school diploma needed in order to apply for college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88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Full-time job that one could have gotten instead of going to college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63.</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economizing problem faced by a society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achieve a more equitable distribution of income in the society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01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consequence of the fact that productive resources are scarce relative to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To establish prices which are fair for both producers and consumers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That product prices often rise more rapidly than incomes of consumers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64.</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economizing problem is essentially one of deciding how to make the best use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resources to satisfy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resources to satisfy unlimited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resources to satisfy limited economic wants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resources to satisfy unlimited economic wants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65.</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Economists would classify all of the following as "land,"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Two thousand acres of virgin forest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hydroelectric dam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Crude oil reserves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Iron ore deposits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66.</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individual who brings together economic resources and assumes the risk of business ventures in a capitalist economy is called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Manager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Entrepreneur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0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Stockbroker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Banker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67.</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would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be considered a capital resource by economists?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7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van used by a mother to transport the family around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office computer used by an accountant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3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crane used by a building contractor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camera used by a professional photographer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68.</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an economic resource?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ice cream that kids buy at the ice cream parlor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9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HD-TV sets in people's homes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68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land that is designated as national parks by the government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shoppers buying stuff at the mall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69.</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a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Capital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Entrepreneur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70.</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a firm's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or cash balances of the firm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9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firm's shares of common stock</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U.S. Treasury bonds owned by the firm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office building occupied by the firm</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71.</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Money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considered to be an economic resource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such it is not productive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is not a free gift of nature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Money is made by man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Idle money balances do not earn interest income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72.</w:t>
            </w:r>
          </w:p>
        </w:tc>
        <w:tc>
          <w:tcPr>
            <w:tcW w:w="4650" w:type="pct"/>
          </w:tcPr>
          <w:p w:rsidR="006A2201" w:rsidRDefault="006A2201">
            <w:pPr>
              <w:keepNext/>
              <w:keepLines/>
            </w:pPr>
            <w:r>
              <w:rPr>
                <w:rFonts w:ascii="Arial Unicode MS" w:eastAsia="Arial Unicode MS" w:hAnsi="Arial Unicode MS" w:cs="Arial Unicode MS"/>
                <w:color w:val="000000"/>
                <w:sz w:val="20"/>
                <w:szCs w:val="20"/>
              </w:rPr>
              <w:t>One basic difference between "land" and "capital" resources is that land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Manufactured while capital is man-made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Unlimited while capital is limited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0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Natural while capital is man-made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Limited while capital is unlimited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73.</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considered to be an entrepreneur?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10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self-employed person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MBA graduate hired by a firm to be its CEO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production-line worker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customer of a firm</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74.</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role of the entrepreneur in society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2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Provide capital to the firm which the management combines with labor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3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Bring the factors of production together and take the risks of producing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5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Control the land upon which all production takes place to get the most rent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Regulate what products are considered safe to market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75.</w:t>
            </w:r>
          </w:p>
        </w:tc>
        <w:tc>
          <w:tcPr>
            <w:tcW w:w="4650" w:type="pct"/>
          </w:tcPr>
          <w:p w:rsidR="006A2201" w:rsidRDefault="006A2201">
            <w:pPr>
              <w:keepNext/>
              <w:keepLines/>
            </w:pPr>
            <w:r>
              <w:rPr>
                <w:rFonts w:ascii="Arial Unicode MS" w:eastAsia="Arial Unicode MS" w:hAnsi="Arial Unicode MS" w:cs="Arial Unicode MS"/>
                <w:color w:val="000000"/>
                <w:sz w:val="20"/>
                <w:szCs w:val="20"/>
              </w:rPr>
              <w:t>One basic difference between "labor" and "entrepreneur" is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 is hired by a firm whereas the entrepreneur owns the firm</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entrepreneurs has high-level skills whereas labor does not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8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Labor performs manual work whereas an entrepreneur performs mental work</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2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Education is important for an entrepreneur but not for labor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76.</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one of the simplifying assumptions made in constructing a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state of technology is constantly changing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wide variety of products are produced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1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Resources are fully employed and are used in least-cost methods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Quantities of available resources in the economy vary from one point to another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production possibilities curve is a graph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8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amounts of labor and capital resources available for production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Various combinations of goods and services among which consumers are indifferent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8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combinations of products that can be produced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amount of capital and labor that the economy can employ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78.</w:t>
            </w:r>
          </w:p>
        </w:tc>
        <w:tc>
          <w:tcPr>
            <w:tcW w:w="4650" w:type="pct"/>
          </w:tcPr>
          <w:p w:rsidR="006A2201" w:rsidRDefault="006A2201">
            <w:pPr>
              <w:keepNext/>
              <w:keepLines/>
            </w:pPr>
            <w:r>
              <w:rPr>
                <w:rFonts w:ascii="Arial Unicode MS" w:eastAsia="Arial Unicode MS" w:hAnsi="Arial Unicode MS" w:cs="Arial Unicode MS"/>
                <w:color w:val="000000"/>
                <w:sz w:val="20"/>
                <w:szCs w:val="20"/>
              </w:rPr>
              <w:t>On a production possibilities curve, the single optimal or best combination of output for any society: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a point near the top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3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the precise midpoint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 a point near the bottom of the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64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Depends upon the preferences of society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79.</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All of the following would affect the position and shape of a nation's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amount of labor available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40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level of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amount of the capital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rate of technological progress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80.</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nation produces more consumer goods and less capital goods, then the nation will have: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consumption now, but less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consumption now, but more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2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consumption now, with no effect on consumption later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2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consumption later, with no effect on consumption now</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0" type="#_x0000_t75" style="width:219.75pt;height:48pt;visibility:visible">
                  <v:imagedata r:id="rId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uses all of its resources to produce only wheat, then its production combination will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82.</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1"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Which of the following output-combinations is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steel and 80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4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 steel and 55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 wheat and 3 steel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95 wheat and 0 steel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83.</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2"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 change from combination C to B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3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 is given up to get 75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steel are given up to get 75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3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 is given up to get 15 more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steel are given up to get 15 more units of wheat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84.</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3"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third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18.3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25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20 units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55 units of wheat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4" type="#_x0000_t75" style="width:219.75pt;height:48pt;visibility:visible">
                  <v:imagedata r:id="rId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E to F, the opportunity cost of an additional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5 units of steel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 unit of wheat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steel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 units of wheat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86.</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5"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stepwise from possibility A to B to C … to F, the opportunity cost of a unit of steel in terms of wheat: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5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Remains constant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at first then decreases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87.</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6"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According to the production possibilities schedule, a combination of 4 tanks and 650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48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and involves an efficient use of society's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78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but would not be in the best interests of a strong national defense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than (or below) the maximum attainable output combination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7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attainable because the nation does not have sufficient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88.</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7"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Given the production possibilities schedule above, a combination of 3 tanks and 350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2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Illustrates the tradeoff between tanks and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4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attainable but entails some unemployment or inefficient use of society's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61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Cannot be produced by society, given its current resources and production technology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not attainable because this combination is not listed in the schedule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89.</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8"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C to B, the opportunity cost of producing 100 more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24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tanks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1800 units of autos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90.</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9"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three units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6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650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 units of autos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0"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 units of tanks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350 units of autos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 units of autos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92.</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1"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produces more and more tanks, the opportunity cost of each additional tank in terms of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Remains constant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Falls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Cannot be measured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93.</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graph of the production possibilities curve, the two axes of the graph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6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Prices of the two products that a nation can produce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7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Maximum quantities of the two resources that a nation possesses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of the products on the vertical axis, and quantities on the horizontal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5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Quantities of the two products that a nation can produce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94.</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point inside the production possibilities curve is ____ while a point outside the curve is ____.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9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unattainable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attainable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Below 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the maximum possible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below the maximum possible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point or combination that is on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89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and resources are fully employed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2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but some resources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Unattainable, but some resources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Attainable only if we get additional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96.</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point outside (to the right of) the production possibilities curve of a nation: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not attainable for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9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easily attainable for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Implies that there are unemployed resources in this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Implies that this nation is using its resources fully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2"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combination "5 drill presses and 2 bread" indicates: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unattainable combination for the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09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Some resources in the nation are unemployed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ideal combination for the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produced when the nation is at full employment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98.</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3" type="#_x0000_t75" style="width:104.25pt;height:179.25pt;visibility:visible">
                  <v:imagedata r:id="rId1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combinations would be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 drill presses and 1 bread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7 drill presses and 2 bread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4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drill presses and 4 bread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drill presses and 3 bread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99.</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4"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nine drill presses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bread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 units of bread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 units of drill presses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5" type="#_x0000_t75" style="width:104.25pt;height:179.25pt;visibility:visible">
                  <v:imagedata r:id="rId1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bread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unit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9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 units of drill presses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9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 units of drill presses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movement from one point to another along the production possibilities curve would imply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labor force available to society has grown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Productivity has increased over time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Productivity has declined over time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Society is producing a different combination of outputs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102.</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nation is initially on its production possibilities curve, then it can increase its production of one good only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9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8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Holding constant the production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the price of the other good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103.</w:t>
            </w:r>
          </w:p>
        </w:tc>
        <w:tc>
          <w:tcPr>
            <w:tcW w:w="4650" w:type="pct"/>
          </w:tcPr>
          <w:p w:rsidR="006A2201" w:rsidRDefault="006A2201">
            <w:pPr>
              <w:keepNext/>
              <w:keepLines/>
            </w:pPr>
            <w:r>
              <w:rPr>
                <w:rFonts w:ascii="Arial Unicode MS" w:eastAsia="Arial Unicode MS" w:hAnsi="Arial Unicode MS" w:cs="Arial Unicode MS"/>
                <w:color w:val="000000"/>
                <w:sz w:val="20"/>
                <w:szCs w:val="20"/>
              </w:rPr>
              <w:t>Because of increasing opportunity costs, the production possibility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85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bowed out from (or concave to) the origin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8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Can be either downward- or upward-sloping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9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At first rises, then falls eventually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straight downward-sloping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104.</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law of increasing opportunity costs states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1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Costs of production increase for one good, but costs decrease for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20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wages and other resource costs is what the increasing opportunity costs refer to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17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the production of one good require larger and larger sacrifices of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8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Increases in the production of one good make the production of that good and easier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105.</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the opportunity cost of producing extra units of one good (expressed in terms of the amount of another good given up) remains constant, then the shape of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1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straight horizontal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8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straight downward-sloping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vertical line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106.</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statements is an explanation for the law of increasing opportunity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27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Many economic resources are better at producing one product rather than another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is employing all of its available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2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 any economy, the state of technology is changing and resources are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is achieving productive efficiency by producing goods at the least cost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107.</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the production possibilities curve is a straight line,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opportunity cost of producing one good is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1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law of increasing opportunity costs does not apply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3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society can produce more of both goods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7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society is capable of producing only one of the goods and not the other</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108.</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economic resources are perfectly interchangeable between the two products shown on a production possibilities graph: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economy will always be at full 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16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of one product can be produced without producing less of the other product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5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production possibilities curve would be a straight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two products are of equal value to the economy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109.</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best output or the optimal production of the nation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8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products at the midpoint of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32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products at the two endpoints of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33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Determined by equalizing the marginal benefits and marginal costs of each product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production combination where the opportunity costs are minimized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110.</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When a nation is under-allocating resources to the production of a good, then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39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is greater than the marginal cost of the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1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is less than the marginal cost of the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cost of producing the good is decreasing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Marginal benefit of producing the good is increasing</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111.</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the marginal benefit of a good is less than its marginal cost, then the nation should: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Produce more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Maintain the current level of production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6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marginal benefit of that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2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Reduce the production of that good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112.</w:t>
            </w:r>
          </w:p>
        </w:tc>
        <w:tc>
          <w:tcPr>
            <w:tcW w:w="4650" w:type="pct"/>
          </w:tcPr>
          <w:p w:rsidR="006A2201" w:rsidRDefault="006A2201">
            <w:pPr>
              <w:keepNext/>
              <w:keepLines/>
            </w:pPr>
            <w:r>
              <w:rPr>
                <w:rFonts w:ascii="Arial Unicode MS" w:eastAsia="Arial Unicode MS" w:hAnsi="Arial Unicode MS" w:cs="Arial Unicode MS"/>
                <w:color w:val="000000"/>
                <w:sz w:val="20"/>
                <w:szCs w:val="20"/>
              </w:rPr>
              <w:t>Suppose that a nation can only make two products: defense goods and civilian goods. In a graph of the marginal benefit (MB) and marginal cost (MC) of defense goods, a leftward shift of the MB curve will cause the optimal quantity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Civilian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civilian goods and defense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44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Defense goods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Defense goods to increase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113.</w:t>
            </w:r>
          </w:p>
        </w:tc>
        <w:tc>
          <w:tcPr>
            <w:tcW w:w="4650" w:type="pct"/>
          </w:tcPr>
          <w:p w:rsidR="006A2201" w:rsidRDefault="006A2201">
            <w:pPr>
              <w:keepNext/>
              <w:keepLines/>
            </w:pPr>
            <w:r>
              <w:rPr>
                <w:rFonts w:ascii="Arial Unicode MS" w:eastAsia="Arial Unicode MS" w:hAnsi="Arial Unicode MS" w:cs="Arial Unicode MS"/>
                <w:color w:val="000000"/>
                <w:sz w:val="20"/>
                <w:szCs w:val="20"/>
              </w:rPr>
              <w:t>Imagine an ideal scenario where world peace prevails and all nations are led by peace-minded leaders. In such a world,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8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MB for defense goods would shift left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MB for defense goods would shift right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MC for defense goods would shift left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MC for defense goods would shift right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114.</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86" type="#_x0000_t75" style="width:173.25pt;height:173.25pt;visibility:visible">
                  <v:imagedata r:id="rId1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graph above shows the production possibilities curve for an economy producing two goods, X and Y. Which of the points on the graph indicate unemployed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3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E</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C</w:t>
                  </w:r>
                  <w:r>
                    <w:rPr>
                      <w:rFonts w:ascii="Arial Unicode MS" w:eastAsia="Arial Unicode MS" w:hAnsi="Arial Unicode MS" w:cs="Arial Unicode MS"/>
                      <w:color w:val="000000"/>
                      <w:sz w:val="20"/>
                      <w:szCs w:val="20"/>
                    </w:rPr>
                    <w:t xml:space="preserve"> only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115.</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87" type="#_x0000_t75" style="width:173.25pt;height:173.25pt;visibility:visible">
                  <v:imagedata r:id="rId1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The graph above shows the production possibilities curve for an economy producing two goods, X and Y. All of the following may allow the economy to produce combination D in the future,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Lower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labor supply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growth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Technological advances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116.</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88" type="#_x0000_t75" style="width:173.25pt;height:173.25pt;visibility:visible">
                  <v:imagedata r:id="rId1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A to point 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B to point 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A to point 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C to point 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117.</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nation is operating at a point inside the production possibilities curve, it indicates that the nation could: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42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its production of both goods X and Y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69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its production of one good, but only at the expense of reducing the other good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5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produce any more of one of the goods X or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5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employ any more resources because all resources are now employed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118.</w:t>
            </w:r>
          </w:p>
        </w:tc>
        <w:tc>
          <w:tcPr>
            <w:tcW w:w="4650" w:type="pct"/>
          </w:tcPr>
          <w:p w:rsidR="006A2201" w:rsidRDefault="006A2201">
            <w:pPr>
              <w:keepNext/>
              <w:keepLines/>
            </w:pPr>
            <w:r>
              <w:rPr>
                <w:rFonts w:ascii="Arial Unicode MS" w:eastAsia="Arial Unicode MS" w:hAnsi="Arial Unicode MS" w:cs="Arial Unicode MS"/>
                <w:color w:val="000000"/>
                <w:sz w:val="20"/>
                <w:szCs w:val="20"/>
              </w:rPr>
              <w:t>Consider an economy that is producing inside its production possibilities curve. This economy could move closer towards its production possibilities curve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Distributing incomes more equally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0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Employing more of its available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6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the levels of wages and prices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6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Acquiring additional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119.</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reduction in the level of unemployment would have which effect with respect to the nation's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shift the curve to the right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shift the curve to the left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inside the curve toward a point on the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on the curve to a point outside the curve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120.</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89" type="#_x0000_t75" style="width:175.5pt;height:172.5pt;visibility:visible">
                  <v:imagedata r:id="rId1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a reduction in unemployment?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C to point 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4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F to point 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E to point 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0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From point D to point G</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121.</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0" type="#_x0000_t75" style="width:175.5pt;height:172.5pt;visibility:visible">
                  <v:imagedata r:id="rId2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statements about combination G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58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cannot produce combination G even if the nation gets additional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can currently produce combination G if the nation specializes and trades with another nation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may not be able to produce combination G, but it can consume that combination if it specializes and trades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nation would much prefer to be at combination F than at combination G</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122.</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1" type="#_x0000_t75" style="width:175.5pt;height:172.5pt;visibility:visible">
                  <v:imagedata r:id="rId2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point or output-combination in the above graph could the nation produce only if it experienced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F</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Combination 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123.</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growth may be represented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5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movement from one end of the production possibilities curve to the other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2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upward-sloping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movement from a point inside to a point on the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0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rightward shift of the production possibilities curve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124.</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growth is a result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3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reduction in the unemployment rate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opportunity costs of production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decrease in the demand for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39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supply of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that devotes more of its resources to the production of capital goods is likely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5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its production possibilities curve to shift outward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its production possibilities curve to shift inward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the slope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the slope of its production possibilities curve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126.</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Which of the following statements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correct?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4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a nation's labor supply will cause its potential output to increase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5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Economic growth can be illustrated by an expansion of a nation's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quantity of a nation's resources will cause economic growth, but an increase in the quality of resources will not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39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New technologies or new ways of producing output can cause a nation's production possibilities curve to shift outwards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127.</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2"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point in the graph would allow a simultaneous increase in the production of both investment and consumer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128.</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3" type="#_x0000_t75" style="width:117pt;height:173.25pt;visibility:visible">
                  <v:imagedata r:id="rId2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selection of which point on the production possibilities curve is most like to result in the largest increase in economic growth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129.</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4"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All of the following development would allow a movement from point C to a point outside the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supply of resource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improvement in the quality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4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reduction in unemployment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6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technological advance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130.</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5"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production possibilities curves. Curve (a) is the current curve for the economy. Focusing on curve (a), 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suggests that the economy currently produces: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More goods for the future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55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goods for the future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Less goods for the present than at point P</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6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combination of output that is less than its potential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131.</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6" type="#_x0000_t75" style="width:180.75pt;height:180.75pt;visibility:visible">
                  <v:imagedata r:id="rId2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and the nation is initially producing combination P. A shift from curve (a) to curve (b) suggests that the economy can then increase its production of capital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Only if it reduces its production of consumer goods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So as to produce the combination 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6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And consumer goods simultaneously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But will have to hold constant its production of consumer goods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132.</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097"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If the economy's production possibilities then shift to curve (b),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4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48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P</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3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indicate some unemployment or underemployment of resources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L</w:t>
                  </w:r>
                  <w:r>
                    <w:rPr>
                      <w:rFonts w:ascii="Arial Unicode MS" w:eastAsia="Arial Unicode MS" w:hAnsi="Arial Unicode MS" w:cs="Arial Unicode MS"/>
                      <w:color w:val="000000"/>
                      <w:sz w:val="20"/>
                      <w:szCs w:val="20"/>
                    </w:rPr>
                    <w:t xml:space="preserve"> would indicate some unemployment or underemployment of resources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133.</w:t>
            </w:r>
          </w:p>
        </w:tc>
        <w:tc>
          <w:tcPr>
            <w:tcW w:w="4650" w:type="pct"/>
          </w:tcPr>
          <w:p w:rsidR="006A2201" w:rsidRDefault="006A2201">
            <w:pPr>
              <w:keepNext/>
              <w:keepLines/>
            </w:pPr>
            <w:r>
              <w:rPr>
                <w:rFonts w:ascii="Arial Unicode MS" w:eastAsia="Arial Unicode MS" w:hAnsi="Arial Unicode MS" w:cs="Arial Unicode MS"/>
                <w:color w:val="000000"/>
                <w:sz w:val="20"/>
                <w:szCs w:val="20"/>
              </w:rPr>
              <w:t>Suppose there are two economies, Alpha and Beta, which have the same production possibilities curves. If Beta devotes more resources to produce capital goods than consumer goods as compared to Alpha, then in the future: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Alpha will experience greater economic growth than Beta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04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Beta will experience greater economic growth than Alpha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Alpha will not be able to achieve full employment or productive efficiency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3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Beta will not be able to achieve full employment or productive efficiency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134.</w:t>
            </w:r>
          </w:p>
        </w:tc>
        <w:tc>
          <w:tcPr>
            <w:tcW w:w="4650" w:type="pct"/>
          </w:tcPr>
          <w:p w:rsidR="006A2201" w:rsidRDefault="006A2201">
            <w:pPr>
              <w:keepNext/>
              <w:keepLines/>
            </w:pPr>
            <w:r>
              <w:rPr>
                <w:rFonts w:ascii="Arial Unicode MS" w:eastAsia="Arial Unicode MS" w:hAnsi="Arial Unicode MS" w:cs="Arial Unicode MS"/>
                <w:color w:val="000000"/>
                <w:sz w:val="20"/>
                <w:szCs w:val="20"/>
              </w:rPr>
              <w:t>Cuba is a command economy that suffered a decline in economic growth because of a cut in the aid provided by the former Soviet Union when the latter collapsed. As a consequence, Cuba: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Experienced an outward shift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54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Experienced an inward shift of its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Moved from one point to another along its existing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Went to a point inside its production possibilities curve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135.</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situation would most likely cause a nation's production possibilities curve to shift inward?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amount of imports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An increase in the number of skilled immigrant workers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0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destruction caused by bombing and warfare in a losing military conflict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136.</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 can increase its production possibilities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Shifting resources to produce more consumer goods and less investment goods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1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Shifting resources from private goods to public goods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44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Improving labor productivity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Eliminating unemployment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137.</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society can consume a combination of goods outside its production possibilities if there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Lower unemployment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25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International specialization and trade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71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consumers' tastes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prices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138.</w:t>
            </w:r>
          </w:p>
        </w:tc>
        <w:tc>
          <w:tcPr>
            <w:tcW w:w="4650" w:type="pct"/>
          </w:tcPr>
          <w:p w:rsidR="006A2201" w:rsidRDefault="006A2201">
            <w:pPr>
              <w:keepNext/>
              <w:keepLines/>
            </w:pPr>
            <w:r>
              <w:rPr>
                <w:rFonts w:ascii="Arial Unicode MS" w:eastAsia="Arial Unicode MS" w:hAnsi="Arial Unicode MS" w:cs="Arial Unicode MS"/>
                <w:color w:val="000000"/>
                <w:sz w:val="20"/>
                <w:szCs w:val="20"/>
              </w:rPr>
              <w:t>Specialization and international trade allows a nation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5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Produce a combination of goods that is beyond (or outside) its production possibilities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67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 a combination of goods that is beyond (or outside) its production possibilities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Have an upward-sloping production possibilities curve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3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Consume a lot of goods without having to produce any output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139.</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pitfall to sound economic reasoning is reflected in a person's view that "pharmaceutical and oil companies are price-gouging the consumers"?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Faulty definition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5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140.</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pitfall to sound economic reasoning is illustrated when a person comments that "capitalists focus only on profits and don't care about their workers"?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0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Abstraction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Biases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person observes that consumer prices often fall when a nation experiences economic growth. The person then concludes that falling consumer prices leads to economic growth.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Biases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191"/>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Confusing correlation and causation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use of loaded terminology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142.</w:t>
            </w:r>
          </w:p>
        </w:tc>
        <w:tc>
          <w:tcPr>
            <w:tcW w:w="4650" w:type="pct"/>
          </w:tcPr>
          <w:p w:rsidR="006A2201" w:rsidRDefault="006A2201">
            <w:pPr>
              <w:keepNext/>
              <w:keepLines/>
            </w:pPr>
            <w:r>
              <w:rPr>
                <w:rFonts w:ascii="Arial Unicode MS" w:eastAsia="Arial Unicode MS" w:hAnsi="Arial Unicode MS" w:cs="Arial Unicode MS"/>
                <w:color w:val="000000"/>
                <w:sz w:val="20"/>
                <w:szCs w:val="20"/>
              </w:rPr>
              <w:t>You observe that when stock prices rise, interest rates soon fall, and therefore conclude that higher stock prices lead to lower interest rates.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5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Tradeoff among economic goals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6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use of loaded terminology</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143.</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Increasing the share of your income that you save is good for you. Therefore it would be good for the whole economy if everyone saved more. This exemplifies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Post hoc fallacy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9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Fallacy of composition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Use of loaded terminology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0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Confusion between correlation and causation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144.</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is the fallacy in the fallacy of composition?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Whatever goes up must come down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Facts are more important than theories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37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What is true for the part is necessarily also true for the whole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8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If event B occurs after event A, event A must have caused event B</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145.</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post hoc</w:t>
            </w:r>
            <w:r>
              <w:rPr>
                <w:rFonts w:ascii="Arial Unicode MS" w:eastAsia="Arial Unicode MS" w:hAnsi="Arial Unicode MS" w:cs="Arial Unicode MS"/>
                <w:color w:val="000000"/>
                <w:sz w:val="20"/>
                <w:szCs w:val="20"/>
              </w:rPr>
              <w:t xml:space="preserve">, </w:t>
            </w:r>
            <w:r>
              <w:rPr>
                <w:rFonts w:ascii="Arial Unicode MS" w:eastAsia="Arial Unicode MS" w:hAnsi="Arial Unicode MS" w:cs="Arial Unicode MS"/>
                <w:i/>
                <w:iCs/>
                <w:color w:val="000000"/>
                <w:sz w:val="20"/>
                <w:szCs w:val="20"/>
              </w:rPr>
              <w:t>ergo propter hoc</w:t>
            </w:r>
            <w:r>
              <w:rPr>
                <w:rFonts w:ascii="Arial Unicode MS" w:eastAsia="Arial Unicode MS" w:hAnsi="Arial Unicode MS" w:cs="Arial Unicode MS"/>
                <w:color w:val="000000"/>
                <w:sz w:val="20"/>
                <w:szCs w:val="20"/>
              </w:rPr>
              <w:t xml:space="preserve"> fallacy consists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95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Using an example to "prove" a different point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18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Inferring causality from chronological sequence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3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Jumping to conclusions from an inadequate number of cases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49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Arguing for or against a person's character rather than his view or opinion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146.</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Economics is the social science concerned with the best use of scarce resources to achieve maximum satisfaction of economic wants.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147.</w:t>
            </w:r>
          </w:p>
        </w:tc>
        <w:tc>
          <w:tcPr>
            <w:tcW w:w="4650" w:type="pct"/>
          </w:tcPr>
          <w:p w:rsidR="006A2201" w:rsidRDefault="006A2201">
            <w:pPr>
              <w:keepNext/>
              <w:keepLines/>
            </w:pPr>
            <w:r>
              <w:rPr>
                <w:rFonts w:ascii="Arial Unicode MS" w:eastAsia="Arial Unicode MS" w:hAnsi="Arial Unicode MS" w:cs="Arial Unicode MS"/>
                <w:color w:val="000000"/>
                <w:sz w:val="20"/>
                <w:szCs w:val="20"/>
              </w:rPr>
              <w:t>Marginal analysis is the valuation of insignificant or small benefits from doing things.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148.</w:t>
            </w:r>
          </w:p>
        </w:tc>
        <w:tc>
          <w:tcPr>
            <w:tcW w:w="4650" w:type="pct"/>
          </w:tcPr>
          <w:p w:rsidR="006A2201" w:rsidRDefault="006A2201">
            <w:pPr>
              <w:keepNext/>
              <w:keepLines/>
            </w:pPr>
            <w:r>
              <w:rPr>
                <w:rFonts w:ascii="Arial Unicode MS" w:eastAsia="Arial Unicode MS" w:hAnsi="Arial Unicode MS" w:cs="Arial Unicode MS"/>
                <w:color w:val="000000"/>
                <w:sz w:val="20"/>
                <w:szCs w:val="20"/>
              </w:rPr>
              <w:t>Rational behavior implies that different people faced with similar choices will make the same decisions.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149.</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analysis is primarily concerned with marginal changes from the status quo, as a result of a certain action or decision.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study of economics is not useful for consumers because economic analysis focuses only on businesses and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151.</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scientific method does not apply to economics because economics studies human behavior which cannot be generalized.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152.</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principles are value judgments about what the economy should be like or the way the economic world ought to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153.</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falling gasoline prices are good for the consumers, then it must be good everyone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154.</w:t>
            </w:r>
          </w:p>
        </w:tc>
        <w:tc>
          <w:tcPr>
            <w:tcW w:w="4650" w:type="pct"/>
          </w:tcPr>
          <w:p w:rsidR="006A2201" w:rsidRDefault="006A2201">
            <w:pPr>
              <w:keepNext/>
              <w:keepLines/>
            </w:pPr>
            <w:r>
              <w:rPr>
                <w:rFonts w:ascii="Arial Unicode MS" w:eastAsia="Arial Unicode MS" w:hAnsi="Arial Unicode MS" w:cs="Arial Unicode MS"/>
                <w:color w:val="000000"/>
                <w:sz w:val="20"/>
                <w:szCs w:val="20"/>
              </w:rPr>
              <w:t>Macroeconomics is concerned with the study of the nation-wide market for specific goods like oranges.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155.</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comment that "taxes must be reduced for the good of the economy" is an example of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156.</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role of government in the economy should be kept to a minimum" is an example of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economizing problem for individuals arises from the conflict between having relatively unlimited time and relatively limited jobs to do.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158.</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budget line shows the various incomes that an individual can earn from different jobs.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159.</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fundamental economic problem faced by a society is that productive resources are so varied and versatile, that it is hard to decide what to do with them.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resource category called "land" includes forests, animals, and water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161.</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When economists talk about the capital resources in the economy, they are referring to the amount of money circulating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162.</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quantity or supply of land resources available to a nation is pretty much fixed and cannot increase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163.</w:t>
            </w:r>
          </w:p>
        </w:tc>
        <w:tc>
          <w:tcPr>
            <w:tcW w:w="4650" w:type="pct"/>
          </w:tcPr>
          <w:p w:rsidR="006A2201" w:rsidRDefault="006A2201">
            <w:pPr>
              <w:keepNext/>
              <w:keepLines/>
            </w:pPr>
            <w:r>
              <w:rPr>
                <w:rFonts w:ascii="Arial Unicode MS" w:eastAsia="Arial Unicode MS" w:hAnsi="Arial Unicode MS" w:cs="Arial Unicode MS"/>
                <w:color w:val="000000"/>
                <w:sz w:val="20"/>
                <w:szCs w:val="20"/>
              </w:rPr>
              <w:t>Entrepreneurship refers to a new college graduate who is looking for a job with a large company.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164.</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economic resources were perfectly adaptable to alternative uses, then there would be constant opportunity costs along the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165.</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the marginal benefits are greater than the marginal cost of an activity, then society should allocate fewer resources to this activity.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166.</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society has over-allocated resources to a particular activity, then the marginal benefits of the activity would be less than the marginal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167.</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nation's production possibilities curve shows the maximum combinations of resources that a nation can 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168.</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reduction in the unemployment rate will cause the nation's production possibilities curve to shift outwards.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169.</w:t>
            </w:r>
          </w:p>
        </w:tc>
        <w:tc>
          <w:tcPr>
            <w:tcW w:w="4650" w:type="pct"/>
          </w:tcPr>
          <w:p w:rsidR="006A2201" w:rsidRDefault="006A2201">
            <w:pPr>
              <w:keepNext/>
              <w:keepLines/>
            </w:pPr>
            <w:r>
              <w:rPr>
                <w:rFonts w:ascii="Arial Unicode MS" w:eastAsia="Arial Unicode MS" w:hAnsi="Arial Unicode MS" w:cs="Arial Unicode MS"/>
                <w:color w:val="000000"/>
                <w:sz w:val="20"/>
                <w:szCs w:val="20"/>
              </w:rPr>
              <w:t>Economic growth is shown as an increase in production from inside the production possibilities curve out toward a point on the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170.</w:t>
            </w:r>
          </w:p>
        </w:tc>
        <w:tc>
          <w:tcPr>
            <w:tcW w:w="4650" w:type="pct"/>
          </w:tcPr>
          <w:p w:rsidR="006A2201" w:rsidRDefault="006A2201">
            <w:pPr>
              <w:keepNext/>
              <w:keepLines/>
            </w:pPr>
            <w:r>
              <w:rPr>
                <w:rFonts w:ascii="Arial Unicode MS" w:eastAsia="Arial Unicode MS" w:hAnsi="Arial Unicode MS" w:cs="Arial Unicode MS"/>
                <w:color w:val="000000"/>
                <w:sz w:val="20"/>
                <w:szCs w:val="20"/>
              </w:rPr>
              <w:t>An increase in the labor supply due to immigration would shift the production possibilities curve to the left.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171.</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nation's consumption is strictly limited by its production possibilities, even with international trade.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172.</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If two variables are </w:t>
            </w:r>
            <w:r>
              <w:rPr>
                <w:rFonts w:ascii="Arial Unicode MS" w:eastAsia="Arial Unicode MS" w:hAnsi="Arial Unicode MS" w:cs="Arial Unicode MS"/>
                <w:i/>
                <w:iCs/>
                <w:color w:val="000000"/>
                <w:sz w:val="20"/>
                <w:szCs w:val="20"/>
              </w:rPr>
              <w:t>directly</w:t>
            </w:r>
            <w:r>
              <w:rPr>
                <w:rFonts w:ascii="Arial Unicode MS" w:eastAsia="Arial Unicode MS" w:hAnsi="Arial Unicode MS" w:cs="Arial Unicode MS"/>
                <w:color w:val="000000"/>
                <w:sz w:val="20"/>
                <w:szCs w:val="20"/>
              </w:rPr>
              <w:t xml:space="preserve"> related, the relationship will have a graph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 straight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5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May either be upward-sloping or downward-sloping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an upward-sloping line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0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Is horizontal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173.</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an inverse relationship exists between two variables,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7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one variable increases, the other decreases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As one variable increases, so does the other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7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two variables are close substitutes for each other</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9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variables increase over time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174.</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two variables are completely unrelated to each other, then graphing these two variables will yield a line that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vertical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horizontal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89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a line, but only a single point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vertical or horizontal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175.</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decreases, then B will also decrease. The graph relating the two variables A and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Downward-sloping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9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Upward-sloping</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176.</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relationship between two variables, the "independent variable"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measured on the vertical axis, in the convention of mathematics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4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One whose value is assumed constant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5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Effect or outcome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2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Cause or source variable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177.</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"other things equal" assumption is employed when: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4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graph of a given relationship is shifting up or down</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80"/>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Economists draw a two-dimensional (or two-axes) graph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relationship in direct, but not when it is inverse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9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The relationship in inverse, but not when it is direct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178.</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slope of a graph that shows a direct relationship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Always positive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30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positive or negative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Possibly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8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Either zero or infinite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179.</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slope of a graph with "income" on the horizontal axis and "saving" on the horizontal axis is +0.2. This means that if: (BOTH SAY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is $100, then saving is $20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08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is 0.20, then saving is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36"/>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increases by $100, then saving will rise by $20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2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rises by $100, then income will rise by $20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180.</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98" type="#_x0000_t75" style="width:236.25pt;height:75pt;visibility:visible">
                  <v:imagedata r:id="rId2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of the four sets of data pairs shows an inverse relationship between the independent and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8"/>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 and 3</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and 3</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 and 4</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 and 4</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181.</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99" type="#_x0000_t75" style="width:236.25pt;height:75pt;visibility:visible">
                  <v:imagedata r:id="rId2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the linear graph that pictures data set 2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182.</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0" type="#_x0000_t75" style="width:236.25pt;height:75pt;visibility:visible">
                  <v:imagedata r:id="rId2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is 12 in which of the above data sets?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183.</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1" type="#_x0000_t75" style="width:236.25pt;height:75pt;visibility:visible">
                  <v:imagedata r:id="rId2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the relationship in data set 1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4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+ 7A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9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6 - 7A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06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 = 6 - .14A</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184.</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constructing the demand graph to show how the price of a good price affects how much of it the buyers will buy, the convention that economists follow is to measure price on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2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 axis because it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 axis because it is the 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83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Vertical axis even though it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91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Horizontal axis even though it is the dependent variable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185.</w:t>
            </w:r>
          </w:p>
        </w:tc>
        <w:tc>
          <w:tcPr>
            <w:tcW w:w="4650" w:type="pct"/>
          </w:tcPr>
          <w:p w:rsidR="006A2201" w:rsidRDefault="006A2201">
            <w:pPr>
              <w:keepNext/>
              <w:keepLines/>
            </w:pPr>
            <w:r>
              <w:rPr>
                <w:rFonts w:ascii="Arial Unicode MS" w:eastAsia="Arial Unicode MS" w:hAnsi="Arial Unicode MS" w:cs="Arial Unicode MS"/>
                <w:color w:val="000000"/>
                <w:sz w:val="20"/>
                <w:szCs w:val="20"/>
              </w:rPr>
              <w:t>A relationship illustrated by an upward-sloping graph means that an: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3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in the value of one variable causes the value of the other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2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in the value of one variable causes the value of the other to decrease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96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Decrease in the value of one variable causes the value of the other to increase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70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Increase in the value of one variable causes no change in the other variable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186.</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graph of the relationship between income and saving, economists generally consider: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9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to be the independent variable and place it on the vertical axis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27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Income to be the dependent variable and place it on the horizontal axis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99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to be the dependent variable and place it on the vertical axis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Saving to be the independent variable and place it on the vertical axis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187.</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graph showing the relationship between variables X and Y, ceteris paribus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5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X is inversely related to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X is positively related to 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X and Y are independent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1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Other variables not shown are held constant</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188.</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graph with "crop yield" on the vertical axis and "rainfall" on the horizontal axis, the vertical intercept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4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Steepness or flatness of the graph</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8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rainfall when "crop yield" is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78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Amount of crop yield when "rainfall" is zero</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393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Total crop yield during a given period of time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189.</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indicates an inverse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9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-3 + 5x</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06"/>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6.2x</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9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7 - 0.9x</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-50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190.</w:t>
            </w:r>
          </w:p>
        </w:tc>
        <w:tc>
          <w:tcPr>
            <w:tcW w:w="4650" w:type="pct"/>
          </w:tcPr>
          <w:p w:rsidR="006A2201" w:rsidRDefault="006A2201">
            <w:pPr>
              <w:keepNext/>
              <w:keepLines/>
            </w:pPr>
            <w:r>
              <w:rPr>
                <w:rFonts w:ascii="Arial Unicode MS" w:eastAsia="Arial Unicode MS" w:hAnsi="Arial Unicode MS" w:cs="Arial Unicode MS"/>
                <w:color w:val="000000"/>
                <w:sz w:val="20"/>
                <w:szCs w:val="20"/>
              </w:rPr>
              <w:t>Which of the following suggests a direct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3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-2 coupled with a change in x = -4</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0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2 coupled with a change in x = 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37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-1 coupled with a change in x = 4</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448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A change in y = 6 coupled with a change in x = -11</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191.</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2"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Y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5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Negatively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directly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92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Independently related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192.</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3"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Z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5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Positively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Negatively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1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Independent</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Nonlinearly related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193.</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4" type="#_x0000_t75" style="width:186.75pt;height:174.75pt;visibility:visible">
                  <v:imagedata r:id="rId3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following table which shows the quantities of corn demanded at various levels of corn price (hypothetical data).</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5" type="#_x0000_t75" style="width:240.75pt;height:77.25pt;visibility:visible">
                  <v:imagedata r:id="rId3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curve in the graph shown above best represents the data in the table?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194.</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6" type="#_x0000_t75" style="width:186.75pt;height:174.75pt;visibility:visible">
                  <v:imagedata r:id="rId3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curve shows a direct relationship between price and quantity?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A</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B</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C</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i/>
                      <w:iCs/>
                      <w:color w:val="000000"/>
                      <w:sz w:val="20"/>
                      <w:szCs w:val="20"/>
                    </w:rPr>
                    <w:t>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195.</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7" type="#_x0000_t75" style="width:186.75pt;height:174.75pt;visibility:visible">
                  <v:imagedata r:id="rId3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From the economists' perspective, which is the independent variable and which is the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33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is the independent variable and quantity demanded is the 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33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Price is the dependent variable and quantity demanded is the independent variable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40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price and quantity demanded are independent variables</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24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Both price and quantity demanded are dependent variables</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196.</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8"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In line (2) on the above graph, the variables x and y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Nonlinearly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3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Directly 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257"/>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correlated</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4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Inversely related</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197.</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09"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line (2)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12</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18</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590"/>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Infinite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198.</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10"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line (1)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+ 2x</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3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.5x</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34"/>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x = 8 + .5y</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82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y = 8 - 2x</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199.</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11"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of line (3)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16</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06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24/16 or 1.5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24</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201"/>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-24/16 or -1.5</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200.</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linear relation is described by the equation was C = 35 - 5D, then the vertical intercept of the graph (where C is on the vertical axis)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78"/>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94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Not known</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201.</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you knew that the vertical intercept for a straight line was 15, that the slope was -.5, and that the independent variable had a value of 8, the value of the dependent variable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9</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11</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202.</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you knew that the vertical intercept for a straight line was 150 and that the slope of the line was 4, then the dependent variable would be 250 when the value of the independent variable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203.</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12" type="#_x0000_t75" style="width:180.75pt;height:174.75pt;visibility:visible">
                  <v:imagedata r:id="rId3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A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67"/>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204.</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13" type="#_x0000_t75" style="width:180.75pt;height:174.75pt;visibility:visible">
                  <v:imagedata r:id="rId3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79"/>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0.5</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6</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79"/>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205.</w:t>
            </w:r>
          </w:p>
        </w:tc>
        <w:tc>
          <w:tcPr>
            <w:tcW w:w="4650" w:type="pct"/>
          </w:tcPr>
          <w:p w:rsidR="006A2201" w:rsidRDefault="006A2201">
            <w:pPr>
              <w:keepNext/>
              <w:keepLines/>
            </w:pPr>
            <w:r>
              <w:rPr>
                <w:rFonts w:ascii="Arial Unicode MS" w:eastAsia="Arial Unicode MS" w:hAnsi="Arial Unicode MS"/>
                <w:color w:val="000000"/>
                <w:sz w:val="20"/>
                <w:szCs w:val="20"/>
              </w:rPr>
              <w:t> </w:t>
            </w:r>
            <w:r>
              <w:rPr>
                <w:noProof/>
              </w:rPr>
              <w:pict>
                <v:shape id="_x0000_i1114" type="#_x0000_t75" style="width:180.75pt;height:174.75pt;visibility:visible">
                  <v:imagedata r:id="rId3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tangent line at various points on the curve as the value of X increases (i.e., as we move to the right along the curve) is: (confusing)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5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Increasing in algebraic value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624"/>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Decreasing in algebraic value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35"/>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Becoming more positive</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211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Becoming less negative</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206.</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you knew that the intercept for a straight line was 12, and that if the value of the independent variable was 3 the value of the dependent variable would be 18, then the slope of the line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2</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3</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1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4</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207.</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linear equation relating income and consumption, you know that the intercept is $1,000 and the slope of the line is .4. If income is $20,000, then consumption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2"/>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$8,000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612"/>
            </w:tblGrid>
            <w:tr w:rsidR="006A2201">
              <w:tc>
                <w:tcPr>
                  <w:tcW w:w="308" w:type="dxa"/>
                </w:tcPr>
                <w:p w:rsidR="006A2201" w:rsidRDefault="006A2201">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$9,000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$10,000</w:t>
                  </w:r>
                </w:p>
              </w:tc>
            </w:tr>
          </w:tbl>
          <w:p w:rsidR="006A2201" w:rsidRDefault="006A2201">
            <w:pPr>
              <w:keepNext/>
              <w:keepLines/>
              <w:rPr>
                <w:sz w:val="2"/>
                <w:szCs w:val="2"/>
              </w:rPr>
            </w:pPr>
          </w:p>
          <w:tbl>
            <w:tblPr>
              <w:tblW w:w="0" w:type="auto"/>
              <w:tblCellMar>
                <w:left w:w="0" w:type="dxa"/>
                <w:right w:w="0" w:type="dxa"/>
              </w:tblCellMar>
              <w:tblLook w:val="0000"/>
            </w:tblPr>
            <w:tblGrid>
              <w:gridCol w:w="308"/>
              <w:gridCol w:w="723"/>
            </w:tblGrid>
            <w:tr w:rsidR="006A2201">
              <w:tc>
                <w:tcPr>
                  <w:tcW w:w="308" w:type="dxa"/>
                </w:tcPr>
                <w:p w:rsidR="006A2201" w:rsidRDefault="006A2201">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6A2201" w:rsidRDefault="006A2201">
                  <w:pPr>
                    <w:keepNext/>
                    <w:keepLines/>
                  </w:pPr>
                  <w:r>
                    <w:rPr>
                      <w:rFonts w:ascii="Arial Unicode MS" w:eastAsia="Arial Unicode MS" w:hAnsi="Arial Unicode MS" w:cs="Arial Unicode MS"/>
                      <w:color w:val="000000"/>
                      <w:sz w:val="20"/>
                      <w:szCs w:val="20"/>
                    </w:rPr>
                    <w:t>$11,000</w:t>
                  </w:r>
                </w:p>
              </w:tc>
            </w:tr>
          </w:tbl>
          <w:p w:rsidR="006A2201" w:rsidRDefault="006A2201"/>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r>
        <w:rPr>
          <w:rFonts w:ascii="Arial Unicode MS" w:eastAsia="Arial Unicode MS" w:hAnsi="Arial Unicode MS"/>
          <w:color w:val="000000"/>
          <w:sz w:val="18"/>
          <w:szCs w:val="18"/>
        </w:rPr>
        <w:t> </w:t>
      </w:r>
    </w:p>
    <w:p w:rsidR="006A2201" w:rsidRDefault="006A2201">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208.</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two sets of data are inversely related, they will appear on a graph as an upward-sloping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209.</w:t>
            </w:r>
          </w:p>
        </w:tc>
        <w:tc>
          <w:tcPr>
            <w:tcW w:w="4650" w:type="pct"/>
          </w:tcPr>
          <w:p w:rsidR="006A2201" w:rsidRDefault="006A2201">
            <w:pPr>
              <w:keepNext/>
              <w:keepLines/>
            </w:pPr>
            <w:r>
              <w:rPr>
                <w:rFonts w:ascii="Arial Unicode MS" w:eastAsia="Arial Unicode MS" w:hAnsi="Arial Unicode MS" w:cs="Arial Unicode MS"/>
                <w:color w:val="000000"/>
                <w:sz w:val="20"/>
                <w:szCs w:val="20"/>
              </w:rPr>
              <w:t>If A is the dependent variable and B is the independent variable, then a change in A results in a change in B.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210.</w:t>
            </w:r>
          </w:p>
        </w:tc>
        <w:tc>
          <w:tcPr>
            <w:tcW w:w="4650" w:type="pct"/>
          </w:tcPr>
          <w:p w:rsidR="006A2201" w:rsidRDefault="006A2201">
            <w:pPr>
              <w:keepNext/>
              <w:keepLines/>
            </w:pPr>
            <w:r>
              <w:rPr>
                <w:rFonts w:ascii="Arial Unicode MS" w:eastAsia="Arial Unicode MS" w:hAnsi="Arial Unicode MS" w:cs="Arial Unicode MS"/>
                <w:color w:val="000000"/>
                <w:sz w:val="20"/>
                <w:szCs w:val="20"/>
              </w:rPr>
              <w:t xml:space="preserve">A </w:t>
            </w:r>
            <w:r>
              <w:rPr>
                <w:rFonts w:ascii="Arial Unicode MS" w:eastAsia="Arial Unicode MS" w:hAnsi="Arial Unicode MS" w:cs="Arial Unicode MS"/>
                <w:i/>
                <w:iCs/>
                <w:color w:val="000000"/>
                <w:sz w:val="20"/>
                <w:szCs w:val="20"/>
              </w:rPr>
              <w:t>linear</w:t>
            </w:r>
            <w:r>
              <w:rPr>
                <w:rFonts w:ascii="Arial Unicode MS" w:eastAsia="Arial Unicode MS" w:hAnsi="Arial Unicode MS" w:cs="Arial Unicode MS"/>
                <w:color w:val="000000"/>
                <w:sz w:val="20"/>
                <w:szCs w:val="20"/>
              </w:rPr>
              <w:t xml:space="preserve"> relationship only refers to one whose graph is either vertical or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211.</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graphing a relationship between two variables, economists always follow the mathematical convention. Thus, if price is the independent variable then it is measured on the horizontal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212.</w:t>
            </w:r>
          </w:p>
        </w:tc>
        <w:tc>
          <w:tcPr>
            <w:tcW w:w="4650" w:type="pct"/>
          </w:tcPr>
          <w:p w:rsidR="006A2201" w:rsidRDefault="006A2201">
            <w:pPr>
              <w:keepNext/>
              <w:keepLines/>
            </w:pPr>
            <w:r>
              <w:rPr>
                <w:rFonts w:ascii="Arial Unicode MS" w:eastAsia="Arial Unicode MS" w:hAnsi="Arial Unicode MS" w:cs="Arial Unicode MS"/>
                <w:color w:val="000000"/>
                <w:sz w:val="20"/>
                <w:szCs w:val="20"/>
              </w:rPr>
              <w:t>An assumption is usually made in a two-axes (or two-dimensional) graph that, aside from the two variables under study, the influence of all other variables or factors is assumed to be constant.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213.</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slope of a graph measures the rate of change in one variable as the other variable changes.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214.</w:t>
            </w:r>
          </w:p>
        </w:tc>
        <w:tc>
          <w:tcPr>
            <w:tcW w:w="4650" w:type="pct"/>
          </w:tcPr>
          <w:p w:rsidR="006A2201" w:rsidRDefault="006A2201">
            <w:pPr>
              <w:keepNext/>
              <w:keepLines/>
            </w:pPr>
            <w:r>
              <w:rPr>
                <w:rFonts w:ascii="Arial Unicode MS" w:eastAsia="Arial Unicode MS" w:hAnsi="Arial Unicode MS" w:cs="Arial Unicode MS"/>
                <w:color w:val="000000"/>
                <w:sz w:val="20"/>
                <w:szCs w:val="20"/>
              </w:rPr>
              <w:t>The slope of a graph relating two variables is -5. This indicates that as one variable decreases, the other variable also decreases.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215.</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the graph for the linear equation S = 15 - 5T, with T on the horizontal axis, the vertical intercept of the graph is -5.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keepNext/>
        <w:keepLines/>
        <w:rPr>
          <w:sz w:val="2"/>
          <w:szCs w:val="2"/>
        </w:rPr>
      </w:pPr>
    </w:p>
    <w:tbl>
      <w:tblPr>
        <w:tblW w:w="5000" w:type="pct"/>
        <w:tblInd w:w="2" w:type="dxa"/>
        <w:tblCellMar>
          <w:left w:w="0" w:type="dxa"/>
          <w:right w:w="0" w:type="dxa"/>
        </w:tblCellMar>
        <w:tblLook w:val="0000"/>
      </w:tblPr>
      <w:tblGrid>
        <w:gridCol w:w="655"/>
        <w:gridCol w:w="8705"/>
      </w:tblGrid>
      <w:tr w:rsidR="006A2201">
        <w:tc>
          <w:tcPr>
            <w:tcW w:w="350" w:type="pct"/>
          </w:tcPr>
          <w:p w:rsidR="006A2201" w:rsidRDefault="006A2201">
            <w:pPr>
              <w:keepNext/>
              <w:keepLines/>
            </w:pPr>
            <w:r>
              <w:rPr>
                <w:rFonts w:ascii="Arial Unicode MS" w:eastAsia="Arial Unicode MS" w:hAnsi="Arial Unicode MS" w:cs="Arial Unicode MS"/>
                <w:color w:val="000000"/>
                <w:sz w:val="20"/>
                <w:szCs w:val="20"/>
              </w:rPr>
              <w:t>216.</w:t>
            </w:r>
          </w:p>
        </w:tc>
        <w:tc>
          <w:tcPr>
            <w:tcW w:w="4650" w:type="pct"/>
          </w:tcPr>
          <w:p w:rsidR="006A2201" w:rsidRDefault="006A2201">
            <w:pPr>
              <w:keepNext/>
              <w:keepLines/>
            </w:pPr>
            <w:r>
              <w:rPr>
                <w:rFonts w:ascii="Arial Unicode MS" w:eastAsia="Arial Unicode MS" w:hAnsi="Arial Unicode MS" w:cs="Arial Unicode MS"/>
                <w:color w:val="000000"/>
                <w:sz w:val="20"/>
                <w:szCs w:val="20"/>
              </w:rPr>
              <w:t>In a curved graph that is dome-shaped, the tangent line at it maximum or highest point has an infinite slope.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6A2201" w:rsidRDefault="006A2201">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6A2201">
        <w:tc>
          <w:tcPr>
            <w:tcW w:w="0" w:type="auto"/>
          </w:tcPr>
          <w:p w:rsidR="006A2201" w:rsidRDefault="006A2201">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6A2201" w:rsidRDefault="006A2201">
      <w:pPr>
        <w:spacing w:before="239" w:after="239"/>
      </w:pPr>
      <w:r>
        <w:br/>
      </w:r>
    </w:p>
    <w:sectPr w:rsidR="006A2201" w:rsidSect="00423173">
      <w:footerReference w:type="default" r:id="rId40"/>
      <w:pgSz w:w="12240" w:h="15840"/>
      <w:pgMar w:top="1440" w:right="1440" w:bottom="1440" w:left="1440" w:header="72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2201" w:rsidRDefault="006A2201">
      <w:r>
        <w:separator/>
      </w:r>
    </w:p>
  </w:endnote>
  <w:endnote w:type="continuationSeparator" w:id="0">
    <w:p w:rsidR="006A2201" w:rsidRDefault="006A2201">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2201" w:rsidRDefault="006A2201">
    <w:pPr>
      <w:pStyle w:val="Footer"/>
      <w:jc w:val="center"/>
      <w:rPr>
        <w:rFonts w:ascii="Times New Roman" w:hAnsi="Times New Roman" w:cs="Times New Roman"/>
        <w:sz w:val="16"/>
        <w:szCs w:val="16"/>
      </w:rPr>
    </w:pPr>
    <w:r>
      <w:rPr>
        <w:rFonts w:ascii="Times New Roman" w:hAnsi="Times New Roman" w:cs="Times New Roman"/>
        <w:sz w:val="16"/>
        <w:szCs w:val="16"/>
      </w:rPr>
      <w:t>1-</w:t>
    </w:r>
    <w:r>
      <w:rPr>
        <w:rFonts w:ascii="Times New Roman" w:hAnsi="Times New Roman" w:cs="Times New Roman"/>
        <w:sz w:val="16"/>
        <w:szCs w:val="16"/>
      </w:rPr>
      <w:fldChar w:fldCharType="begin"/>
    </w:r>
    <w:r>
      <w:rPr>
        <w:rFonts w:ascii="Times New Roman" w:hAnsi="Times New Roman" w:cs="Times New Roman"/>
        <w:sz w:val="16"/>
        <w:szCs w:val="16"/>
      </w:rPr>
      <w:instrText xml:space="preserve"> PAGE </w:instrText>
    </w:r>
    <w:r>
      <w:rPr>
        <w:rFonts w:ascii="Times New Roman" w:hAnsi="Times New Roman" w:cs="Times New Roman"/>
        <w:sz w:val="16"/>
        <w:szCs w:val="16"/>
      </w:rPr>
      <w:fldChar w:fldCharType="separate"/>
    </w:r>
    <w:r>
      <w:rPr>
        <w:rFonts w:ascii="Times New Roman" w:hAnsi="Times New Roman" w:cs="Times New Roman"/>
        <w:noProof/>
        <w:sz w:val="16"/>
        <w:szCs w:val="16"/>
      </w:rPr>
      <w:t>97</w:t>
    </w:r>
    <w:r>
      <w:rPr>
        <w:rFonts w:ascii="Times New Roman" w:hAnsi="Times New Roman" w:cs="Times New Roman"/>
        <w:sz w:val="16"/>
        <w:szCs w:val="16"/>
      </w:rPr>
      <w:fldChar w:fldCharType="end"/>
    </w:r>
  </w:p>
  <w:p w:rsidR="006A2201" w:rsidRDefault="006A2201">
    <w:pPr>
      <w:pStyle w:val="Footer"/>
      <w:jc w:val="center"/>
      <w:rPr>
        <w:rFonts w:ascii="Times New Roman" w:hAnsi="Times New Roman" w:cs="Times New Roman"/>
        <w:sz w:val="16"/>
        <w:szCs w:val="16"/>
      </w:rPr>
    </w:pPr>
    <w:r>
      <w:rPr>
        <w:rFonts w:ascii="Times New Roman" w:hAnsi="Times New Roman" w:cs="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2201" w:rsidRDefault="006A2201">
      <w:r>
        <w:separator/>
      </w:r>
    </w:p>
  </w:footnote>
  <w:footnote w:type="continuationSeparator" w:id="0">
    <w:p w:rsidR="006A2201" w:rsidRDefault="006A2201">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A2201"/>
    <w:rsid w:val="00423173"/>
    <w:rsid w:val="006A220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cs="Calibri"/>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TotalTime>
  <Pages>98</Pages>
  <Words>26581</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dasarathirao.p</dc:creator>
  <cp:keywords/>
  <dc:description/>
  <cp:lastModifiedBy>pradeep.s</cp:lastModifiedBy>
  <cp:revision>5</cp:revision>
  <dcterms:created xsi:type="dcterms:W3CDTF">2013-12-20T12:53:00Z</dcterms:created>
  <dcterms:modified xsi:type="dcterms:W3CDTF">2014-02-19T12:03:00Z</dcterms:modified>
</cp:coreProperties>
</file>